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4420">
        <w:fldChar w:fldCharType="begin"/>
      </w:r>
      <w:r w:rsidR="00234420">
        <w:instrText xml:space="preserve"> DOCPROPERTY  TSG/WGRef  \* MERGEFORMAT </w:instrText>
      </w:r>
      <w:r w:rsidR="00234420">
        <w:fldChar w:fldCharType="separate"/>
      </w:r>
      <w:r w:rsidR="003609EF">
        <w:rPr>
          <w:b/>
          <w:noProof/>
          <w:sz w:val="24"/>
        </w:rPr>
        <w:t>SA5</w:t>
      </w:r>
      <w:r w:rsidR="002344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4420">
        <w:fldChar w:fldCharType="begin"/>
      </w:r>
      <w:r w:rsidR="00234420">
        <w:instrText xml:space="preserve"> DOCPROPERTY  MtgSeq  \* MERGEFORMAT </w:instrText>
      </w:r>
      <w:r w:rsidR="00234420">
        <w:fldChar w:fldCharType="separate"/>
      </w:r>
      <w:r w:rsidR="00EB09B7" w:rsidRPr="00EB09B7">
        <w:rPr>
          <w:b/>
          <w:noProof/>
          <w:sz w:val="24"/>
        </w:rPr>
        <w:t>128</w:t>
      </w:r>
      <w:r w:rsidR="00234420">
        <w:rPr>
          <w:b/>
          <w:noProof/>
          <w:sz w:val="24"/>
        </w:rPr>
        <w:fldChar w:fldCharType="end"/>
      </w:r>
      <w:r w:rsidR="00234420">
        <w:fldChar w:fldCharType="begin"/>
      </w:r>
      <w:r w:rsidR="00234420">
        <w:instrText xml:space="preserve"> DOCPROPERTY  MtgTitle  \* MERGEFORMAT </w:instrText>
      </w:r>
      <w:r w:rsidR="00234420">
        <w:fldChar w:fldCharType="separate"/>
      </w:r>
      <w:r w:rsidR="00234420">
        <w:fldChar w:fldCharType="end"/>
      </w:r>
      <w:r>
        <w:rPr>
          <w:b/>
          <w:i/>
          <w:noProof/>
          <w:sz w:val="28"/>
        </w:rPr>
        <w:tab/>
      </w:r>
      <w:r w:rsidR="00234420">
        <w:fldChar w:fldCharType="begin"/>
      </w:r>
      <w:r w:rsidR="00234420">
        <w:instrText xml:space="preserve"> DOCPROPERTY  Tdoc#  \* MERGEFORMAT </w:instrText>
      </w:r>
      <w:r w:rsidR="00234420">
        <w:fldChar w:fldCharType="separate"/>
      </w:r>
      <w:r w:rsidR="00E13F3D" w:rsidRPr="00E13F3D">
        <w:rPr>
          <w:b/>
          <w:i/>
          <w:noProof/>
          <w:sz w:val="28"/>
        </w:rPr>
        <w:t>S5-197439</w:t>
      </w:r>
      <w:r w:rsidR="00234420">
        <w:rPr>
          <w:b/>
          <w:i/>
          <w:noProof/>
          <w:sz w:val="28"/>
        </w:rPr>
        <w:fldChar w:fldCharType="end"/>
      </w:r>
    </w:p>
    <w:p w:rsidR="001E41F3" w:rsidRDefault="0023442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44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442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34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44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74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4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32.291 Add serving node information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4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4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4420">
              <w:fldChar w:fldCharType="begin"/>
            </w:r>
            <w:r w:rsidR="00234420">
              <w:instrText xml:space="preserve"> DOCPROPERTY  SourceIfTsg  \* MERGEFORMAT </w:instrText>
            </w:r>
            <w:r w:rsidR="00234420">
              <w:fldChar w:fldCharType="separate"/>
            </w:r>
            <w:r w:rsidR="0023442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4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44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4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2E92" w:rsidRDefault="00042E92" w:rsidP="00042E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="00274EEC">
              <w:rPr>
                <w:rFonts w:hint="eastAsia"/>
                <w:noProof/>
                <w:lang w:eastAsia="zh-CN"/>
              </w:rPr>
              <w:t>I</w:t>
            </w:r>
            <w:r w:rsidR="00274EEC">
              <w:rPr>
                <w:noProof/>
                <w:lang w:eastAsia="zh-CN"/>
              </w:rPr>
              <w:t xml:space="preserve">-SMF </w:t>
            </w:r>
            <w:r>
              <w:rPr>
                <w:noProof/>
                <w:lang w:eastAsia="zh-CN"/>
              </w:rPr>
              <w:t>as</w:t>
            </w:r>
            <w:r w:rsidR="00274EEC">
              <w:rPr>
                <w:noProof/>
                <w:lang w:eastAsia="zh-CN"/>
              </w:rPr>
              <w:t xml:space="preserve"> a kind of serving node</w:t>
            </w:r>
            <w:r>
              <w:rPr>
                <w:noProof/>
                <w:lang w:eastAsia="zh-CN"/>
              </w:rPr>
              <w:t xml:space="preserve"> to support ETSUN charging. Add</w:t>
            </w:r>
          </w:p>
          <w:p w:rsidR="001E41F3" w:rsidRDefault="00042E92" w:rsidP="00042E92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I-SMF information in </w:t>
            </w:r>
            <w:r w:rsidRPr="00042E92">
              <w:rPr>
                <w:noProof/>
                <w:lang w:eastAsia="zh-CN"/>
              </w:rPr>
              <w:t>Nchf_ConvergedCharging API</w:t>
            </w:r>
            <w:r>
              <w:rPr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2E92" w:rsidRDefault="00274EEC" w:rsidP="00042E9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I-SMF</w:t>
            </w:r>
            <w:r w:rsidR="00042E92">
              <w:rPr>
                <w:noProof/>
                <w:lang w:eastAsia="zh-CN"/>
              </w:rPr>
              <w:t xml:space="preserve"> and SGW in description of a</w:t>
            </w:r>
            <w:r w:rsidR="00042E92" w:rsidRPr="00042E92">
              <w:rPr>
                <w:noProof/>
                <w:lang w:eastAsia="zh-CN"/>
              </w:rPr>
              <w:t>ttribut</w:t>
            </w:r>
            <w:r w:rsidR="00042E92">
              <w:rPr>
                <w:noProof/>
                <w:lang w:eastAsia="zh-CN"/>
              </w:rPr>
              <w:t xml:space="preserve">e </w:t>
            </w:r>
            <w:r w:rsidR="00042E92" w:rsidRPr="00042E92">
              <w:rPr>
                <w:noProof/>
                <w:lang w:eastAsia="zh-CN"/>
              </w:rPr>
              <w:t>servingNetworkFunctionInformation</w:t>
            </w:r>
            <w:r w:rsidR="00042E92">
              <w:rPr>
                <w:noProof/>
                <w:lang w:eastAsia="zh-CN"/>
              </w:rPr>
              <w:t xml:space="preserve">. Add I-SMF as one of </w:t>
            </w:r>
            <w:r w:rsidR="00042E92" w:rsidRPr="00042E92">
              <w:rPr>
                <w:noProof/>
                <w:lang w:eastAsia="zh-CN"/>
              </w:rPr>
              <w:t>NodeFunctionality</w:t>
            </w:r>
            <w:r w:rsidR="00042E92">
              <w:rPr>
                <w:noProof/>
                <w:lang w:eastAsia="zh-CN"/>
              </w:rPr>
              <w:t xml:space="preserve">. Update </w:t>
            </w:r>
            <w:r w:rsidR="00042E92" w:rsidRPr="00042E92">
              <w:rPr>
                <w:noProof/>
                <w:lang w:eastAsia="zh-CN"/>
              </w:rPr>
              <w:t>Nchf_ConvergedCharging API</w:t>
            </w:r>
            <w:r w:rsidR="00042E9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E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support ETSUN charging.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2"/>
      </w:pPr>
      <w:bookmarkStart w:id="5" w:name="_Toc20227330"/>
      <w:bookmarkStart w:id="6" w:name="_Toc20227217"/>
      <w:bookmarkEnd w:id="3"/>
      <w:bookmarkEnd w:id="4"/>
      <w:r w:rsidRPr="00BD6F46">
        <w:t>3.3</w:t>
      </w:r>
      <w:r w:rsidRPr="00BD6F46">
        <w:tab/>
        <w:t>Abbreviations</w:t>
      </w:r>
      <w:bookmarkEnd w:id="6"/>
    </w:p>
    <w:p w:rsidR="00074FE6" w:rsidRDefault="00074FE6" w:rsidP="00074FE6">
      <w:pPr>
        <w:keepNext/>
      </w:pPr>
      <w:r w:rsidRPr="00BD6F46">
        <w:t xml:space="preserve">For the purposes of the present document, the abbreviations given in 3GPP TR 21.905 [1] and the following apply. An abbreviation defined in the present document takes precedence over the definition of the same abbreviation, if any, in 3GPP TR 21.905 [1]. </w:t>
      </w:r>
    </w:p>
    <w:p w:rsidR="00074FE6" w:rsidRDefault="00074FE6" w:rsidP="00074FE6">
      <w:pPr>
        <w:pStyle w:val="EW"/>
        <w:keepNext/>
      </w:pPr>
      <w:r>
        <w:t>AF</w:t>
      </w:r>
      <w:r>
        <w:tab/>
        <w:t>Application Function</w:t>
      </w:r>
    </w:p>
    <w:p w:rsidR="00074FE6" w:rsidRDefault="00074FE6" w:rsidP="00074FE6">
      <w:pPr>
        <w:pStyle w:val="EW"/>
        <w:keepNext/>
      </w:pPr>
      <w:r>
        <w:t>AMF</w:t>
      </w:r>
      <w:r>
        <w:tab/>
        <w:t>Access and Mobility Management Function</w:t>
      </w:r>
    </w:p>
    <w:p w:rsidR="00074FE6" w:rsidRDefault="00074FE6" w:rsidP="00074FE6">
      <w:pPr>
        <w:pStyle w:val="EW"/>
      </w:pPr>
      <w:r>
        <w:t>CHF</w:t>
      </w:r>
      <w:r>
        <w:tab/>
        <w:t>Charging Function</w:t>
      </w:r>
    </w:p>
    <w:p w:rsidR="00074FE6" w:rsidRDefault="00074FE6" w:rsidP="00074FE6">
      <w:pPr>
        <w:pStyle w:val="EW"/>
      </w:pPr>
      <w:r>
        <w:t>CTF</w:t>
      </w:r>
      <w:r>
        <w:tab/>
        <w:t>Charging Trigger Function</w:t>
      </w:r>
    </w:p>
    <w:p w:rsidR="00074FE6" w:rsidRDefault="00074FE6" w:rsidP="00074FE6">
      <w:pPr>
        <w:pStyle w:val="EW"/>
      </w:pPr>
      <w:r>
        <w:t>GPSI</w:t>
      </w:r>
      <w:r>
        <w:tab/>
        <w:t>Generic Public Subscription Identifier</w:t>
      </w:r>
    </w:p>
    <w:p w:rsidR="00177C5E" w:rsidRDefault="00074FE6" w:rsidP="00177C5E">
      <w:pPr>
        <w:pStyle w:val="EW"/>
        <w:rPr>
          <w:ins w:id="7" w:author="Dong Jia" w:date="2019-11-09T00:58:00Z"/>
        </w:rPr>
      </w:pPr>
      <w:r>
        <w:t>GUAMI</w:t>
      </w:r>
      <w:r>
        <w:tab/>
        <w:t>Globally Unique AMF Identifier</w:t>
      </w:r>
    </w:p>
    <w:p w:rsidR="00177C5E" w:rsidRDefault="00177C5E" w:rsidP="00177C5E">
      <w:pPr>
        <w:pStyle w:val="EW"/>
      </w:pPr>
      <w:ins w:id="8" w:author="Dong Jia" w:date="2019-11-09T00:58:00Z">
        <w:r>
          <w:t>I-SMF</w:t>
        </w:r>
        <w:r>
          <w:tab/>
          <w:t>Intermediate SMF</w:t>
        </w:r>
      </w:ins>
    </w:p>
    <w:p w:rsidR="00074FE6" w:rsidRDefault="00074FE6" w:rsidP="00074FE6">
      <w:pPr>
        <w:pStyle w:val="EW"/>
      </w:pPr>
      <w:r>
        <w:t>NF</w:t>
      </w:r>
      <w:r>
        <w:tab/>
        <w:t>Network Function</w:t>
      </w:r>
    </w:p>
    <w:p w:rsidR="00074FE6" w:rsidRDefault="00074FE6" w:rsidP="00074FE6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:rsidR="00074FE6" w:rsidRDefault="00074FE6" w:rsidP="00074FE6">
      <w:pPr>
        <w:pStyle w:val="EW"/>
        <w:rPr>
          <w:lang w:eastAsia="zh-CN"/>
        </w:rPr>
      </w:pPr>
      <w:r>
        <w:rPr>
          <w:lang w:eastAsia="zh-CN"/>
        </w:rPr>
        <w:t>QBC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Based Charging</w:t>
      </w:r>
    </w:p>
    <w:p w:rsidR="00074FE6" w:rsidRDefault="00074FE6" w:rsidP="00074FE6">
      <w:pPr>
        <w:pStyle w:val="EW"/>
      </w:pPr>
      <w:r>
        <w:t>QFI</w:t>
      </w:r>
      <w:r>
        <w:tab/>
      </w:r>
      <w:proofErr w:type="spellStart"/>
      <w:r>
        <w:t>QoS</w:t>
      </w:r>
      <w:proofErr w:type="spellEnd"/>
      <w:r>
        <w:t xml:space="preserve"> Flow Identifier</w:t>
      </w:r>
    </w:p>
    <w:p w:rsidR="00074FE6" w:rsidRDefault="00074FE6" w:rsidP="00074FE6">
      <w:pPr>
        <w:pStyle w:val="EW"/>
      </w:pPr>
      <w:r w:rsidRPr="009E0DE1">
        <w:t>SMSF</w:t>
      </w:r>
      <w:r w:rsidRPr="009E0DE1">
        <w:tab/>
        <w:t>Short Message Service Function</w:t>
      </w:r>
    </w:p>
    <w:p w:rsidR="00074FE6" w:rsidRDefault="00074FE6" w:rsidP="00074FE6">
      <w:pPr>
        <w:pStyle w:val="EW"/>
      </w:pPr>
      <w:r>
        <w:t>SMF</w:t>
      </w:r>
      <w:r>
        <w:tab/>
        <w:t>Session Management Function</w:t>
      </w:r>
    </w:p>
    <w:p w:rsidR="00074FE6" w:rsidRDefault="00074FE6" w:rsidP="00074FE6">
      <w:pPr>
        <w:pStyle w:val="EW"/>
      </w:pPr>
      <w:r>
        <w:t>SSC</w:t>
      </w:r>
      <w:r>
        <w:tab/>
        <w:t>Session and Service Continuity</w:t>
      </w:r>
    </w:p>
    <w:p w:rsidR="00074FE6" w:rsidRDefault="00074FE6" w:rsidP="00074FE6">
      <w:pPr>
        <w:pStyle w:val="EW"/>
      </w:pPr>
      <w:r>
        <w:t>SUPI</w:t>
      </w:r>
      <w:r>
        <w:tab/>
        <w:t>Subscription Permanent Identifier</w:t>
      </w:r>
    </w:p>
    <w:p w:rsidR="00074FE6" w:rsidRDefault="00074FE6" w:rsidP="00074FE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Default="00074FE6" w:rsidP="00074FE6"/>
    <w:p w:rsidR="00074FE6" w:rsidRPr="00BD6F46" w:rsidRDefault="00074FE6" w:rsidP="00074FE6">
      <w:pPr>
        <w:pStyle w:val="5"/>
      </w:pPr>
      <w:r w:rsidRPr="00BD6F46"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5"/>
      <w:proofErr w:type="spellEnd"/>
    </w:p>
    <w:p w:rsidR="00074FE6" w:rsidRPr="00BD6F46" w:rsidRDefault="00074FE6" w:rsidP="00074FE6">
      <w:pPr>
        <w:pStyle w:val="TH"/>
      </w:pPr>
      <w:r w:rsidRPr="00BD6F46">
        <w:t xml:space="preserve">Table 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074FE6" w:rsidRPr="00BD6F46" w:rsidTr="00EE6C8F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:rsidR="00074FE6" w:rsidRPr="00BD6F46" w:rsidRDefault="00074FE6" w:rsidP="00EE6C8F">
            <w:pPr>
              <w:pStyle w:val="TAH"/>
            </w:pPr>
            <w:r w:rsidRPr="00BD6F46">
              <w:t>Applicability</w:t>
            </w: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074FE6" w:rsidRPr="00BD6F46" w:rsidTr="00EE6C8F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FE6" w:rsidRPr="00BD6F46" w:rsidRDefault="00074FE6" w:rsidP="00EE6C8F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:rsidR="00074FE6" w:rsidRPr="00BD6F46" w:rsidRDefault="00074FE6" w:rsidP="00EE6C8F">
            <w:pPr>
              <w:pStyle w:val="TAL"/>
            </w:pPr>
          </w:p>
        </w:tc>
      </w:tr>
      <w:tr w:rsidR="00177C5E" w:rsidRPr="00BD6F46" w:rsidTr="00EE6C8F">
        <w:trPr>
          <w:ins w:id="9" w:author="Dong Jia" w:date="2019-11-09T01:00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C5E" w:rsidRDefault="00177C5E" w:rsidP="00EE6C8F">
            <w:pPr>
              <w:pStyle w:val="TAL"/>
              <w:rPr>
                <w:ins w:id="10" w:author="Dong Jia" w:date="2019-11-09T01:00:00Z"/>
                <w:lang w:eastAsia="zh-CN"/>
              </w:rPr>
            </w:pPr>
            <w:ins w:id="11" w:author="Dong Jia" w:date="2019-11-09T01:00:00Z">
              <w:r>
                <w:rPr>
                  <w:rFonts w:hint="eastAsia"/>
                  <w:lang w:eastAsia="zh-CN"/>
                </w:rPr>
                <w:t>I</w:t>
              </w:r>
            </w:ins>
            <w:ins w:id="12" w:author="Dong Jia" w:date="2019-11-09T01:01:00Z">
              <w:r w:rsidRPr="00BD6F46">
                <w:t>_</w:t>
              </w:r>
            </w:ins>
            <w:ins w:id="13" w:author="Dong Jia" w:date="2019-11-09T01:00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7C5E" w:rsidRPr="00BD6F46" w:rsidRDefault="00177C5E" w:rsidP="00EE6C8F">
            <w:pPr>
              <w:pStyle w:val="TAL"/>
              <w:rPr>
                <w:ins w:id="14" w:author="Dong Jia" w:date="2019-11-09T01:00:00Z"/>
                <w:rFonts w:cs="Arial"/>
                <w:noProof/>
              </w:rPr>
            </w:pPr>
            <w:ins w:id="15" w:author="Dong Jia" w:date="2019-11-09T01:00:00Z">
              <w:r w:rsidRPr="00BD6F46">
                <w:rPr>
                  <w:rFonts w:cs="Arial"/>
                  <w:noProof/>
                </w:rPr>
                <w:t>This field</w:t>
              </w:r>
              <w:r w:rsidRPr="00BD6F46">
                <w:rPr>
                  <w:lang w:bidi="ar-IQ"/>
                </w:rPr>
                <w:t xml:space="preserve"> </w:t>
              </w:r>
              <w:r w:rsidRPr="00BD6F46">
                <w:rPr>
                  <w:rFonts w:hint="eastAsia"/>
                  <w:lang w:eastAsia="zh-CN" w:bidi="ar-IQ"/>
                </w:rPr>
                <w:t>identifies that NF is a</w:t>
              </w:r>
              <w:r>
                <w:rPr>
                  <w:lang w:eastAsia="zh-CN" w:bidi="ar-IQ"/>
                </w:rPr>
                <w:t>n</w:t>
              </w:r>
              <w:r w:rsidRPr="00BD6F46">
                <w:rPr>
                  <w:rFonts w:hint="eastAsia"/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I-</w:t>
              </w:r>
              <w:r w:rsidRPr="00BD6F46">
                <w:rPr>
                  <w:lang w:bidi="ar-IQ"/>
                </w:rPr>
                <w:t>SMF</w:t>
              </w:r>
              <w:r w:rsidRPr="00BD6F46">
                <w:rPr>
                  <w:rFonts w:hint="eastAsia"/>
                  <w:lang w:eastAsia="zh-CN" w:bidi="ar-IQ"/>
                </w:rPr>
                <w:t>.</w:t>
              </w:r>
            </w:ins>
          </w:p>
        </w:tc>
        <w:tc>
          <w:tcPr>
            <w:tcW w:w="865" w:type="pct"/>
          </w:tcPr>
          <w:p w:rsidR="00177C5E" w:rsidRPr="00BD6F46" w:rsidRDefault="00177C5E" w:rsidP="00EE6C8F">
            <w:pPr>
              <w:pStyle w:val="TAL"/>
              <w:rPr>
                <w:ins w:id="16" w:author="Dong Jia" w:date="2019-11-09T01:00:00Z"/>
              </w:rPr>
            </w:pP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6"/>
        <w:rPr>
          <w:rFonts w:hint="eastAsia"/>
          <w:lang w:eastAsia="zh-CN"/>
        </w:rPr>
      </w:pPr>
      <w:bookmarkStart w:id="17" w:name="_Toc2022730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17"/>
      <w:proofErr w:type="spellEnd"/>
    </w:p>
    <w:p w:rsidR="00074FE6" w:rsidRPr="00BD6F46" w:rsidRDefault="00074FE6" w:rsidP="00074FE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74FE6" w:rsidRPr="00BD6F46" w:rsidRDefault="00074FE6" w:rsidP="00EE6C8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4FE6" w:rsidRPr="00BD6F46" w:rsidRDefault="00074FE6" w:rsidP="00EE6C8F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C"/>
              <w:rPr>
                <w:rFonts w:hint="eastAsia"/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177C5E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</w:t>
            </w:r>
            <w:del w:id="18" w:author="Dong Jia" w:date="2019-11-09T01:01:00Z">
              <w:r w:rsidDel="00177C5E">
                <w:rPr>
                  <w:lang w:bidi="ar-IQ"/>
                </w:rPr>
                <w:delText xml:space="preserve"> or</w:delText>
              </w:r>
            </w:del>
            <w:ins w:id="19" w:author="Dong Jia" w:date="2019-11-09T01:01:00Z">
              <w:r w:rsidR="00177C5E">
                <w:rPr>
                  <w:lang w:bidi="ar-IQ"/>
                </w:rPr>
                <w:t>,</w:t>
              </w:r>
            </w:ins>
            <w:r>
              <w:rPr>
                <w:lang w:bidi="ar-IQ"/>
              </w:rPr>
              <w:t xml:space="preserve"> V-SMF</w:t>
            </w:r>
            <w:ins w:id="20" w:author="Dong Jia" w:date="2019-11-09T01:01:00Z">
              <w:r w:rsidR="00177C5E">
                <w:rPr>
                  <w:lang w:bidi="ar-IQ"/>
                </w:rPr>
                <w:t>, I-SMF or SGW</w:t>
              </w:r>
            </w:ins>
            <w:r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cs="Arial"/>
                <w:szCs w:val="18"/>
              </w:rPr>
            </w:pPr>
          </w:p>
        </w:tc>
      </w:tr>
      <w:tr w:rsidR="00074FE6" w:rsidRPr="00BD6F46" w:rsidTr="00EE6C8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FE6" w:rsidRPr="00BD6F46" w:rsidRDefault="00074FE6" w:rsidP="00EE6C8F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74FE6" w:rsidRDefault="00074FE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BD6F46" w:rsidRDefault="00074FE6" w:rsidP="00074FE6">
      <w:pPr>
        <w:pStyle w:val="2"/>
        <w:rPr>
          <w:noProof/>
        </w:rPr>
      </w:pPr>
      <w:bookmarkStart w:id="21" w:name="_Toc20227437"/>
      <w:bookmarkStart w:id="22" w:name="_Hlk20387219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21"/>
    </w:p>
    <w:p w:rsidR="00074FE6" w:rsidRPr="00BD6F46" w:rsidRDefault="00074FE6" w:rsidP="00074FE6">
      <w:pPr>
        <w:pStyle w:val="PL"/>
      </w:pPr>
      <w:r w:rsidRPr="00BD6F46">
        <w:t>openapi: 3.0.0</w:t>
      </w:r>
    </w:p>
    <w:p w:rsidR="00074FE6" w:rsidRPr="00BD6F46" w:rsidRDefault="00074FE6" w:rsidP="00074FE6">
      <w:pPr>
        <w:pStyle w:val="PL"/>
      </w:pPr>
      <w:r w:rsidRPr="00BD6F46">
        <w:t>info:</w:t>
      </w:r>
    </w:p>
    <w:p w:rsidR="00074FE6" w:rsidRPr="00BD6F46" w:rsidRDefault="00074FE6" w:rsidP="00074FE6">
      <w:pPr>
        <w:pStyle w:val="PL"/>
      </w:pPr>
      <w:r w:rsidRPr="00BD6F46">
        <w:t xml:space="preserve">  description: ConvergedCharging Service</w:t>
      </w:r>
    </w:p>
    <w:p w:rsidR="00074FE6" w:rsidRPr="00BD6F46" w:rsidRDefault="00074FE6" w:rsidP="00074FE6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074FE6" w:rsidRPr="00BD6F46" w:rsidRDefault="00074FE6" w:rsidP="00074FE6">
      <w:pPr>
        <w:pStyle w:val="PL"/>
      </w:pPr>
      <w:r w:rsidRPr="00BD6F46">
        <w:t xml:space="preserve">  title: Nchf_ConvergedCharging</w:t>
      </w:r>
    </w:p>
    <w:p w:rsidR="00074FE6" w:rsidRPr="00BD6F46" w:rsidRDefault="00074FE6" w:rsidP="00074FE6">
      <w:pPr>
        <w:pStyle w:val="PL"/>
      </w:pPr>
      <w:r w:rsidRPr="00BD6F46">
        <w:t>externalDocs:</w:t>
      </w:r>
    </w:p>
    <w:p w:rsidR="00074FE6" w:rsidRPr="00BD6F46" w:rsidRDefault="00074FE6" w:rsidP="00074FE6">
      <w:pPr>
        <w:pStyle w:val="PL"/>
      </w:pPr>
      <w:r w:rsidRPr="00BD6F46">
        <w:t xml:space="preserve">  description: </w:t>
      </w:r>
      <w:r>
        <w:t>&gt;</w:t>
      </w:r>
    </w:p>
    <w:p w:rsidR="00074FE6" w:rsidRDefault="00074FE6" w:rsidP="00074FE6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074FE6" w:rsidRPr="00BD6F46" w:rsidRDefault="00074FE6" w:rsidP="00074FE6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074FE6" w:rsidRPr="00BD6F46" w:rsidRDefault="00074FE6" w:rsidP="00074FE6">
      <w:pPr>
        <w:pStyle w:val="PL"/>
      </w:pPr>
      <w:r w:rsidRPr="00BD6F46">
        <w:t xml:space="preserve">  url: 'http://www.3gpp.org/ftp/Specs/archive/32_series/32.291/'</w:t>
      </w:r>
    </w:p>
    <w:bookmarkEnd w:id="22"/>
    <w:p w:rsidR="00074FE6" w:rsidRPr="00BD6F46" w:rsidRDefault="00074FE6" w:rsidP="00074FE6">
      <w:pPr>
        <w:pStyle w:val="PL"/>
      </w:pPr>
      <w:r w:rsidRPr="00BD6F46">
        <w:t>servers:</w:t>
      </w:r>
    </w:p>
    <w:p w:rsidR="00074FE6" w:rsidRPr="00BD6F46" w:rsidRDefault="00074FE6" w:rsidP="00074FE6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variables:</w:t>
      </w:r>
    </w:p>
    <w:p w:rsidR="00074FE6" w:rsidRPr="00BD6F46" w:rsidRDefault="00074FE6" w:rsidP="00074FE6">
      <w:pPr>
        <w:pStyle w:val="PL"/>
      </w:pPr>
      <w:r w:rsidRPr="00BD6F46">
        <w:t xml:space="preserve">      apiRoot:</w:t>
      </w:r>
    </w:p>
    <w:p w:rsidR="00074FE6" w:rsidRPr="00BD6F46" w:rsidRDefault="00074FE6" w:rsidP="00074FE6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074FE6" w:rsidRPr="00BD6F46" w:rsidRDefault="00074FE6" w:rsidP="00074FE6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074FE6" w:rsidRPr="00BD6F46" w:rsidRDefault="00074FE6" w:rsidP="00074FE6">
      <w:pPr>
        <w:pStyle w:val="PL"/>
      </w:pPr>
      <w:r w:rsidRPr="00BD6F46">
        <w:t>paths:</w:t>
      </w:r>
    </w:p>
    <w:p w:rsidR="00074FE6" w:rsidRPr="00BD6F46" w:rsidRDefault="00074FE6" w:rsidP="00074FE6">
      <w:pPr>
        <w:pStyle w:val="PL"/>
      </w:pPr>
      <w:r w:rsidRPr="00BD6F46">
        <w:t xml:space="preserve">  /chargingdata: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'201':</w:t>
      </w:r>
    </w:p>
    <w:p w:rsidR="00074FE6" w:rsidRPr="00BD6F46" w:rsidRDefault="00074FE6" w:rsidP="00074FE6">
      <w:pPr>
        <w:pStyle w:val="PL"/>
      </w:pPr>
      <w:r w:rsidRPr="00BD6F46">
        <w:t xml:space="preserve">          description: Created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'#/components/schemas/ChargingDataResponse'</w:t>
      </w:r>
    </w:p>
    <w:p w:rsidR="00074FE6" w:rsidRPr="00BD6F46" w:rsidRDefault="00074FE6" w:rsidP="00074FE6">
      <w:pPr>
        <w:pStyle w:val="PL"/>
      </w:pPr>
      <w:r w:rsidRPr="00BD6F46">
        <w:t xml:space="preserve">        '400':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'403':</w:t>
      </w:r>
    </w:p>
    <w:p w:rsidR="00074FE6" w:rsidRPr="00BD6F46" w:rsidRDefault="00074FE6" w:rsidP="00074FE6">
      <w:pPr>
        <w:pStyle w:val="PL"/>
      </w:pPr>
      <w:r w:rsidRPr="00BD6F46">
        <w:t xml:space="preserve">          description: Forbidden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    callbacks:</w:t>
      </w:r>
    </w:p>
    <w:p w:rsidR="00074FE6" w:rsidRPr="00BD6F46" w:rsidRDefault="00074FE6" w:rsidP="00074FE6">
      <w:pPr>
        <w:pStyle w:val="PL"/>
      </w:pPr>
      <w:r w:rsidRPr="00BD6F46">
        <w:t xml:space="preserve">        myNotification:</w:t>
      </w:r>
    </w:p>
    <w:p w:rsidR="00074FE6" w:rsidRPr="00BD6F46" w:rsidRDefault="00074FE6" w:rsidP="00074FE6">
      <w:pPr>
        <w:pStyle w:val="PL"/>
      </w:pPr>
      <w:r w:rsidRPr="00BD6F46">
        <w:t xml:space="preserve">          '{$request.body#/notifyUri}':</w:t>
      </w:r>
    </w:p>
    <w:p w:rsidR="00074FE6" w:rsidRPr="00BD6F46" w:rsidRDefault="00074FE6" w:rsidP="00074FE6">
      <w:pPr>
        <w:pStyle w:val="PL"/>
      </w:pPr>
      <w:r w:rsidRPr="00BD6F46">
        <w:t xml:space="preserve">            post:</w:t>
      </w:r>
    </w:p>
    <w:p w:rsidR="00074FE6" w:rsidRPr="00BD6F46" w:rsidRDefault="00074FE6" w:rsidP="00074FE6">
      <w:pPr>
        <w:pStyle w:val="PL"/>
      </w:pPr>
      <w:r w:rsidRPr="00BD6F46">
        <w:t xml:space="preserve">              requestBody:</w:t>
      </w:r>
    </w:p>
    <w:p w:rsidR="00074FE6" w:rsidRPr="00BD6F46" w:rsidRDefault="00074FE6" w:rsidP="00074FE6">
      <w:pPr>
        <w:pStyle w:val="PL"/>
      </w:pPr>
      <w:r w:rsidRPr="00BD6F46">
        <w:t xml:space="preserve">        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    responses: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      '204':</w:t>
      </w:r>
    </w:p>
    <w:p w:rsidR="00074FE6" w:rsidRPr="00BD6F46" w:rsidRDefault="00074FE6" w:rsidP="00074FE6">
      <w:pPr>
        <w:pStyle w:val="PL"/>
      </w:pPr>
      <w:r w:rsidRPr="00BD6F46">
        <w:t xml:space="preserve">                  description: 'No Content, Notification was succesfull'</w:t>
      </w:r>
    </w:p>
    <w:p w:rsidR="00074FE6" w:rsidRPr="00BD6F46" w:rsidRDefault="00074FE6" w:rsidP="00074FE6">
      <w:pPr>
        <w:pStyle w:val="PL"/>
      </w:pPr>
      <w:r w:rsidRPr="00BD6F46">
        <w:t xml:space="preserve">                '400':</w:t>
      </w:r>
    </w:p>
    <w:p w:rsidR="00074FE6" w:rsidRPr="00BD6F46" w:rsidRDefault="00074FE6" w:rsidP="00074FE6">
      <w:pPr>
        <w:pStyle w:val="PL"/>
      </w:pPr>
      <w:r w:rsidRPr="00BD6F46">
        <w:t xml:space="preserve">        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        $ref: &gt;-</w:t>
      </w:r>
    </w:p>
    <w:p w:rsidR="00074FE6" w:rsidRPr="00BD6F46" w:rsidRDefault="00074FE6" w:rsidP="00074FE6">
      <w:pPr>
        <w:pStyle w:val="PL"/>
      </w:pPr>
      <w:r w:rsidRPr="00BD6F46">
        <w:t xml:space="preserve">                          TS29571_CommonData.yaml#/components/schemas/ProblemDetails</w:t>
      </w:r>
    </w:p>
    <w:p w:rsidR="00074FE6" w:rsidRPr="00BD6F46" w:rsidRDefault="00074FE6" w:rsidP="00074FE6">
      <w:pPr>
        <w:pStyle w:val="PL"/>
      </w:pPr>
      <w:r w:rsidRPr="00BD6F46">
        <w:t xml:space="preserve">                default:</w:t>
      </w:r>
    </w:p>
    <w:p w:rsidR="00074FE6" w:rsidRPr="00BD6F46" w:rsidRDefault="00074FE6" w:rsidP="00074FE6">
      <w:pPr>
        <w:pStyle w:val="PL"/>
      </w:pPr>
      <w:r w:rsidRPr="00BD6F46">
        <w:t xml:space="preserve">        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'/chargingdata/{ChargingDataRef}/update':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parameters:</w:t>
      </w:r>
    </w:p>
    <w:p w:rsidR="00074FE6" w:rsidRPr="00BD6F46" w:rsidRDefault="00074FE6" w:rsidP="00074FE6">
      <w:pPr>
        <w:pStyle w:val="PL"/>
      </w:pPr>
      <w:r w:rsidRPr="00BD6F46">
        <w:t xml:space="preserve">        - name: ChargingDataRef</w:t>
      </w:r>
    </w:p>
    <w:p w:rsidR="00074FE6" w:rsidRPr="00BD6F46" w:rsidRDefault="00074FE6" w:rsidP="00074FE6">
      <w:pPr>
        <w:pStyle w:val="PL"/>
      </w:pPr>
      <w:r w:rsidRPr="00BD6F46">
        <w:t xml:space="preserve">          in: path</w:t>
      </w:r>
    </w:p>
    <w:p w:rsidR="00074FE6" w:rsidRPr="00BD6F46" w:rsidRDefault="00074FE6" w:rsidP="00074FE6">
      <w:pPr>
        <w:pStyle w:val="PL"/>
      </w:pPr>
      <w:r w:rsidRPr="00BD6F46">
        <w:t xml:space="preserve">          description: a unique identifier for a charging data resource in a PLMN</w:t>
      </w:r>
    </w:p>
    <w:p w:rsidR="00074FE6" w:rsidRPr="00BD6F46" w:rsidRDefault="00074FE6" w:rsidP="00074FE6">
      <w:pPr>
        <w:pStyle w:val="PL"/>
      </w:pPr>
      <w:r w:rsidRPr="00BD6F46">
        <w:t xml:space="preserve">  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OK. Updated Charging Data resource is returned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'#/components/schemas/ChargingDataResponse'</w:t>
      </w:r>
    </w:p>
    <w:p w:rsidR="00074FE6" w:rsidRPr="00BD6F46" w:rsidRDefault="00074FE6" w:rsidP="00074FE6">
      <w:pPr>
        <w:pStyle w:val="PL"/>
      </w:pPr>
      <w:r w:rsidRPr="00BD6F46">
        <w:t xml:space="preserve">        '400':</w:t>
      </w:r>
    </w:p>
    <w:p w:rsidR="00074FE6" w:rsidRPr="00BD6F46" w:rsidRDefault="00074FE6" w:rsidP="00074FE6">
      <w:pPr>
        <w:pStyle w:val="PL"/>
      </w:pPr>
      <w:r w:rsidRPr="00BD6F46">
        <w:t xml:space="preserve">          description: Bad request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'403':</w:t>
      </w:r>
    </w:p>
    <w:p w:rsidR="00074FE6" w:rsidRPr="00BD6F46" w:rsidRDefault="00074FE6" w:rsidP="00074FE6">
      <w:pPr>
        <w:pStyle w:val="PL"/>
      </w:pPr>
      <w:r w:rsidRPr="00BD6F46">
        <w:t xml:space="preserve">          description: Forbidden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 xml:space="preserve">  '/chargingdata/{ChargingDataRef}/release':</w:t>
      </w:r>
    </w:p>
    <w:p w:rsidR="00074FE6" w:rsidRPr="00BD6F46" w:rsidRDefault="00074FE6" w:rsidP="00074FE6">
      <w:pPr>
        <w:pStyle w:val="PL"/>
      </w:pPr>
      <w:r w:rsidRPr="00BD6F46">
        <w:t xml:space="preserve">    post:</w:t>
      </w:r>
    </w:p>
    <w:p w:rsidR="00074FE6" w:rsidRPr="00BD6F46" w:rsidRDefault="00074FE6" w:rsidP="00074FE6">
      <w:pPr>
        <w:pStyle w:val="PL"/>
      </w:pPr>
      <w:r w:rsidRPr="00BD6F46">
        <w:t xml:space="preserve">      requestBody:</w:t>
      </w:r>
    </w:p>
    <w:p w:rsidR="00074FE6" w:rsidRPr="00BD6F46" w:rsidRDefault="00074FE6" w:rsidP="00074FE6">
      <w:pPr>
        <w:pStyle w:val="PL"/>
      </w:pPr>
      <w:r w:rsidRPr="00BD6F46">
        <w:t xml:space="preserve">        required: true</w:t>
      </w:r>
    </w:p>
    <w:p w:rsidR="00074FE6" w:rsidRPr="00BD6F46" w:rsidRDefault="00074FE6" w:rsidP="00074FE6">
      <w:pPr>
        <w:pStyle w:val="PL"/>
      </w:pPr>
      <w:r w:rsidRPr="00BD6F46">
        <w:t xml:space="preserve">        content:</w:t>
      </w:r>
    </w:p>
    <w:p w:rsidR="00074FE6" w:rsidRPr="00BD6F46" w:rsidRDefault="00074FE6" w:rsidP="00074FE6">
      <w:pPr>
        <w:pStyle w:val="PL"/>
      </w:pPr>
      <w:r w:rsidRPr="00BD6F46">
        <w:t xml:space="preserve">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$ref: '#/components/schemas/ChargingDataRequest'</w:t>
      </w:r>
    </w:p>
    <w:p w:rsidR="00074FE6" w:rsidRPr="00BD6F46" w:rsidRDefault="00074FE6" w:rsidP="00074FE6">
      <w:pPr>
        <w:pStyle w:val="PL"/>
      </w:pPr>
      <w:r w:rsidRPr="00BD6F46">
        <w:t xml:space="preserve">      parameters:</w:t>
      </w:r>
    </w:p>
    <w:p w:rsidR="00074FE6" w:rsidRPr="00BD6F46" w:rsidRDefault="00074FE6" w:rsidP="00074FE6">
      <w:pPr>
        <w:pStyle w:val="PL"/>
      </w:pPr>
      <w:r w:rsidRPr="00BD6F46">
        <w:t xml:space="preserve">        - name: ChargingDataRef</w:t>
      </w:r>
    </w:p>
    <w:p w:rsidR="00074FE6" w:rsidRPr="00BD6F46" w:rsidRDefault="00074FE6" w:rsidP="00074FE6">
      <w:pPr>
        <w:pStyle w:val="PL"/>
      </w:pPr>
      <w:r w:rsidRPr="00BD6F46">
        <w:t xml:space="preserve">          in: path</w:t>
      </w:r>
    </w:p>
    <w:p w:rsidR="00074FE6" w:rsidRPr="00BD6F46" w:rsidRDefault="00074FE6" w:rsidP="00074FE6">
      <w:pPr>
        <w:pStyle w:val="PL"/>
      </w:pPr>
      <w:r w:rsidRPr="00BD6F46">
        <w:t xml:space="preserve">          description: a unique identifier for a charging data resource in a PLMN</w:t>
      </w:r>
    </w:p>
    <w:p w:rsidR="00074FE6" w:rsidRPr="00BD6F46" w:rsidRDefault="00074FE6" w:rsidP="00074FE6">
      <w:pPr>
        <w:pStyle w:val="PL"/>
      </w:pPr>
      <w:r w:rsidRPr="00BD6F46">
        <w:t xml:space="preserve">          required: true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responses:</w:t>
      </w:r>
    </w:p>
    <w:p w:rsidR="00074FE6" w:rsidRPr="00BD6F46" w:rsidRDefault="00074FE6" w:rsidP="00074FE6">
      <w:pPr>
        <w:pStyle w:val="PL"/>
      </w:pPr>
      <w:r w:rsidRPr="00BD6F46">
        <w:t xml:space="preserve">        '204':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 Content.</w:t>
      </w:r>
    </w:p>
    <w:p w:rsidR="00074FE6" w:rsidRPr="00BD6F46" w:rsidRDefault="00074FE6" w:rsidP="00074FE6">
      <w:pPr>
        <w:pStyle w:val="PL"/>
      </w:pPr>
      <w:r w:rsidRPr="00BD6F46">
        <w:t xml:space="preserve">        '404':</w:t>
      </w:r>
    </w:p>
    <w:p w:rsidR="00074FE6" w:rsidRPr="00BD6F46" w:rsidRDefault="00074FE6" w:rsidP="00074FE6">
      <w:pPr>
        <w:pStyle w:val="PL"/>
      </w:pPr>
      <w:r w:rsidRPr="00BD6F46">
        <w:t xml:space="preserve">          description: Not Found</w:t>
      </w:r>
    </w:p>
    <w:p w:rsidR="00074FE6" w:rsidRPr="00BD6F46" w:rsidRDefault="00074FE6" w:rsidP="00074FE6">
      <w:pPr>
        <w:pStyle w:val="PL"/>
      </w:pPr>
      <w:r w:rsidRPr="00BD6F46">
        <w:t xml:space="preserve">          content:</w:t>
      </w:r>
    </w:p>
    <w:p w:rsidR="00074FE6" w:rsidRPr="00BD6F46" w:rsidRDefault="00074FE6" w:rsidP="00074FE6">
      <w:pPr>
        <w:pStyle w:val="PL"/>
      </w:pPr>
      <w:r w:rsidRPr="00BD6F46">
        <w:t xml:space="preserve">            application/json:</w:t>
      </w:r>
    </w:p>
    <w:p w:rsidR="00074FE6" w:rsidRPr="00BD6F46" w:rsidRDefault="00074FE6" w:rsidP="00074FE6">
      <w:pPr>
        <w:pStyle w:val="PL"/>
      </w:pPr>
      <w:r w:rsidRPr="00BD6F46">
        <w:t xml:space="preserve">              schema:</w:t>
      </w:r>
    </w:p>
    <w:p w:rsidR="00074FE6" w:rsidRPr="00BD6F46" w:rsidRDefault="00074FE6" w:rsidP="00074FE6">
      <w:pPr>
        <w:pStyle w:val="PL"/>
      </w:pPr>
      <w:r w:rsidRPr="00BD6F46">
        <w:t xml:space="preserve">                $ref: 'TS29571_CommonData.yaml#/components/schemas/ProblemDetails'</w:t>
      </w:r>
    </w:p>
    <w:p w:rsidR="00074FE6" w:rsidRPr="00BD6F46" w:rsidRDefault="00074FE6" w:rsidP="00074FE6">
      <w:pPr>
        <w:pStyle w:val="PL"/>
      </w:pPr>
      <w:r>
        <w:t xml:space="preserve">        '401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'411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'413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'500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074FE6" w:rsidRPr="00BD6F46" w:rsidRDefault="00074FE6" w:rsidP="00074FE6">
      <w:pPr>
        <w:pStyle w:val="PL"/>
      </w:pPr>
      <w:r>
        <w:t xml:space="preserve">        '503</w:t>
      </w:r>
      <w:r w:rsidRPr="00BD6F46">
        <w:t>':</w:t>
      </w:r>
    </w:p>
    <w:p w:rsidR="00074FE6" w:rsidRPr="00BD6F46" w:rsidRDefault="00074FE6" w:rsidP="00074FE6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default: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'TS29571_CommonData.yaml#/components/responses/default'</w:t>
      </w:r>
    </w:p>
    <w:p w:rsidR="00074FE6" w:rsidRPr="00BD6F46" w:rsidRDefault="00074FE6" w:rsidP="00074FE6">
      <w:pPr>
        <w:pStyle w:val="PL"/>
      </w:pPr>
      <w:r w:rsidRPr="00BD6F46">
        <w:t>components:</w:t>
      </w:r>
    </w:p>
    <w:p w:rsidR="00074FE6" w:rsidRPr="00BD6F46" w:rsidRDefault="00074FE6" w:rsidP="00074FE6">
      <w:pPr>
        <w:pStyle w:val="PL"/>
      </w:pPr>
      <w:r w:rsidRPr="00BD6F46">
        <w:t xml:space="preserve">  schemas:</w:t>
      </w:r>
    </w:p>
    <w:p w:rsidR="00074FE6" w:rsidRPr="00BD6F46" w:rsidRDefault="00074FE6" w:rsidP="00074FE6">
      <w:pPr>
        <w:pStyle w:val="PL"/>
      </w:pPr>
      <w:r w:rsidRPr="00BD6F46">
        <w:t xml:space="preserve">    ChargingDataRequest: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subscriberIdentifier: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nfConsumerIdentification: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'#/components/schemas/NFIdentification'</w:t>
      </w:r>
    </w:p>
    <w:p w:rsidR="00074FE6" w:rsidRPr="00BD6F46" w:rsidRDefault="00074FE6" w:rsidP="00074FE6">
      <w:pPr>
        <w:pStyle w:val="PL"/>
      </w:pPr>
      <w:r w:rsidRPr="00BD6F46">
        <w:t xml:space="preserve">        invocationTimeStamp: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invocationSequenceNumber: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Default="00074FE6" w:rsidP="00074FE6">
      <w:pPr>
        <w:pStyle w:val="PL"/>
      </w:pPr>
      <w:r>
        <w:t xml:space="preserve">        oneTimeEventType:</w:t>
      </w:r>
    </w:p>
    <w:p w:rsidR="00074FE6" w:rsidRDefault="00074FE6" w:rsidP="00074FE6">
      <w:pPr>
        <w:pStyle w:val="PL"/>
      </w:pPr>
      <w:r>
        <w:t xml:space="preserve">          $ref: '#/components/schemas/oneTimeEventType'</w:t>
      </w:r>
    </w:p>
    <w:p w:rsidR="00074FE6" w:rsidRPr="00BD6F46" w:rsidRDefault="00074FE6" w:rsidP="00074FE6">
      <w:pPr>
        <w:pStyle w:val="PL"/>
      </w:pPr>
      <w:r w:rsidRPr="00BD6F46">
        <w:t xml:space="preserve">        notifyUri: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'TS29571_CommonData.yaml#/components/schemas/Uri'</w:t>
      </w:r>
    </w:p>
    <w:p w:rsidR="00074FE6" w:rsidRPr="00BD6F46" w:rsidRDefault="00074FE6" w:rsidP="00074FE6">
      <w:pPr>
        <w:pStyle w:val="PL"/>
      </w:pPr>
      <w:r w:rsidRPr="00BD6F46">
        <w:t xml:space="preserve">        multipleUnitUsage: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'#/components/schemas/MultipleUnitUsage'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'#/components/schemas/PDUSessionChargingInformation'</w:t>
      </w:r>
    </w:p>
    <w:p w:rsidR="00074FE6" w:rsidRPr="00BD6F46" w:rsidRDefault="00074FE6" w:rsidP="00074FE6">
      <w:pPr>
        <w:pStyle w:val="PL"/>
      </w:pPr>
      <w:r w:rsidRPr="00BD6F46">
        <w:t xml:space="preserve">        roamingQBCInformation:</w:t>
      </w:r>
    </w:p>
    <w:p w:rsidR="00074FE6" w:rsidRDefault="00074FE6" w:rsidP="00074FE6">
      <w:pPr>
        <w:pStyle w:val="PL"/>
      </w:pPr>
      <w:r w:rsidRPr="00BD6F46">
        <w:t xml:space="preserve">          $ref: '#/components/schemas/RoamingQBCInformation'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074FE6" w:rsidRPr="00BD6F46" w:rsidRDefault="00074FE6" w:rsidP="00074FE6">
      <w:pPr>
        <w:pStyle w:val="PL"/>
      </w:pPr>
      <w:r w:rsidRPr="00BD6F46">
        <w:t xml:space="preserve">        - invocationTimeStamp</w:t>
      </w:r>
    </w:p>
    <w:p w:rsidR="00074FE6" w:rsidRPr="00BD6F46" w:rsidRDefault="00074FE6" w:rsidP="00074FE6">
      <w:pPr>
        <w:pStyle w:val="PL"/>
      </w:pPr>
      <w:r w:rsidRPr="00BD6F46">
        <w:t xml:space="preserve">        - invocationSequenceNumber</w:t>
      </w:r>
    </w:p>
    <w:p w:rsidR="00074FE6" w:rsidRPr="00BD6F46" w:rsidRDefault="00074FE6" w:rsidP="00074FE6">
      <w:pPr>
        <w:pStyle w:val="PL"/>
      </w:pPr>
      <w:r w:rsidRPr="00BD6F46">
        <w:t xml:space="preserve">    ChargingDataResponse: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invocationTimeStamp: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invocationSequenceNumber: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invocationResult: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'#/components/schemas/InvocationResult'</w:t>
      </w:r>
    </w:p>
    <w:p w:rsidR="00074FE6" w:rsidRPr="00BD6F46" w:rsidRDefault="00074FE6" w:rsidP="00074FE6">
      <w:pPr>
        <w:pStyle w:val="PL"/>
      </w:pPr>
      <w:r w:rsidRPr="00BD6F46">
        <w:t xml:space="preserve">        sessionFailover: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'#/components/schemas/SessionFailover'</w:t>
      </w:r>
    </w:p>
    <w:p w:rsidR="00074FE6" w:rsidRPr="00BD6F46" w:rsidRDefault="00074FE6" w:rsidP="00074FE6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'#/components/schemas/PDUSessionChargingInformation'</w:t>
      </w:r>
    </w:p>
    <w:p w:rsidR="00074FE6" w:rsidRPr="00BD6F46" w:rsidRDefault="00074FE6" w:rsidP="00074FE6">
      <w:pPr>
        <w:pStyle w:val="PL"/>
      </w:pPr>
      <w:r w:rsidRPr="00BD6F46">
        <w:t xml:space="preserve">        roamingQBCInformation: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'#/components/schemas/RoamingQBCInformation'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invocationTimeStamp</w:t>
      </w:r>
    </w:p>
    <w:p w:rsidR="00074FE6" w:rsidRPr="00BD6F46" w:rsidRDefault="00074FE6" w:rsidP="00074FE6">
      <w:pPr>
        <w:pStyle w:val="PL"/>
      </w:pPr>
      <w:r w:rsidRPr="00BD6F46">
        <w:t xml:space="preserve">        - invocationSequenceNumber</w:t>
      </w:r>
    </w:p>
    <w:p w:rsidR="00074FE6" w:rsidRPr="00BD6F46" w:rsidRDefault="00074FE6" w:rsidP="00074FE6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notificationType: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'#/components/schemas/NotificationType'</w:t>
      </w:r>
    </w:p>
    <w:p w:rsidR="00074FE6" w:rsidRPr="00BD6F46" w:rsidRDefault="00074FE6" w:rsidP="00074FE6">
      <w:pPr>
        <w:pStyle w:val="PL"/>
      </w:pPr>
      <w:r w:rsidRPr="00BD6F46">
        <w:t xml:space="preserve">        reauthorizationDetails: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'#/components/schemas/ReauthorizationDetails'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notificationType</w:t>
      </w:r>
    </w:p>
    <w:p w:rsidR="00074FE6" w:rsidRPr="00BD6F46" w:rsidRDefault="00074FE6" w:rsidP="00074FE6">
      <w:pPr>
        <w:pStyle w:val="PL"/>
      </w:pPr>
      <w:r w:rsidRPr="00BD6F46">
        <w:t xml:space="preserve">    NFIdentification: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nFName: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  nFIPv4Address: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'TS29571_CommonData.yaml#/components/schemas/Ipv4Addr'</w:t>
      </w:r>
    </w:p>
    <w:p w:rsidR="00074FE6" w:rsidRPr="00BD6F46" w:rsidRDefault="00074FE6" w:rsidP="00074FE6">
      <w:pPr>
        <w:pStyle w:val="PL"/>
      </w:pPr>
      <w:r w:rsidRPr="00BD6F46">
        <w:t xml:space="preserve">        nFIPv6Address: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'TS29571_CommonData.yaml#/components/schemas/Ipv6Addr'</w:t>
      </w:r>
    </w:p>
    <w:p w:rsidR="00074FE6" w:rsidRPr="00BD6F46" w:rsidRDefault="00074FE6" w:rsidP="00074FE6">
      <w:pPr>
        <w:pStyle w:val="PL"/>
      </w:pPr>
      <w:r w:rsidRPr="00BD6F46">
        <w:t xml:space="preserve">        nFPLMNID: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  nodeFunctionality:</w:t>
      </w:r>
    </w:p>
    <w:p w:rsidR="00074FE6" w:rsidRDefault="00074FE6" w:rsidP="00074FE6">
      <w:pPr>
        <w:pStyle w:val="PL"/>
      </w:pPr>
      <w:r w:rsidRPr="00BD6F46">
        <w:t xml:space="preserve">          $ref: '#/components/schemas/NodeFunctionality'</w:t>
      </w:r>
    </w:p>
    <w:p w:rsidR="00074FE6" w:rsidRPr="00BD6F46" w:rsidRDefault="00074FE6" w:rsidP="00074FE6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</w:t>
      </w:r>
      <w:r w:rsidRPr="00F267AF">
        <w:t>type: string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nodeFunctionality</w:t>
      </w:r>
    </w:p>
    <w:p w:rsidR="00074FE6" w:rsidRPr="00BD6F46" w:rsidRDefault="00074FE6" w:rsidP="00074FE6">
      <w:pPr>
        <w:pStyle w:val="PL"/>
      </w:pPr>
      <w:r w:rsidRPr="00BD6F46">
        <w:t xml:space="preserve">    MultipleUnitUsage: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requestedUnit: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'#/components/schemas/RequestedUnit'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'#/components/schemas/UsedUnitContainer'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ratingGroup</w:t>
      </w:r>
    </w:p>
    <w:p w:rsidR="00074FE6" w:rsidRPr="00BD6F46" w:rsidRDefault="00074FE6" w:rsidP="00074FE6">
      <w:pPr>
        <w:pStyle w:val="PL"/>
      </w:pPr>
      <w:r w:rsidRPr="00BD6F46">
        <w:t xml:space="preserve">    InvocationResult: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error: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'TS29571_CommonData.yaml#/components/schemas/ProblemDetails'</w:t>
      </w:r>
    </w:p>
    <w:p w:rsidR="00074FE6" w:rsidRPr="00BD6F46" w:rsidRDefault="00074FE6" w:rsidP="00074FE6">
      <w:pPr>
        <w:pStyle w:val="PL"/>
      </w:pPr>
      <w:r w:rsidRPr="00BD6F46">
        <w:t xml:space="preserve">        failureHandling: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'#/components/schemas/FailureHandling'</w:t>
      </w:r>
    </w:p>
    <w:p w:rsidR="00074FE6" w:rsidRPr="00BD6F46" w:rsidRDefault="00074FE6" w:rsidP="00074FE6">
      <w:pPr>
        <w:pStyle w:val="PL"/>
      </w:pPr>
      <w:r w:rsidRPr="00BD6F46">
        <w:t xml:space="preserve">    Trigger: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'#/components/schemas/TriggerType'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'#/components/schemas/TriggerCategory'</w:t>
      </w:r>
    </w:p>
    <w:p w:rsidR="00074FE6" w:rsidRPr="00BD6F46" w:rsidRDefault="00074FE6" w:rsidP="00074FE6">
      <w:pPr>
        <w:pStyle w:val="PL"/>
      </w:pPr>
      <w:r w:rsidRPr="00BD6F46">
        <w:t xml:space="preserve">        timeLimit: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'TS29571_CommonData.yaml#/components/schemas/DurationSec'</w:t>
      </w:r>
    </w:p>
    <w:p w:rsidR="00074FE6" w:rsidRPr="00BD6F46" w:rsidRDefault="00074FE6" w:rsidP="00074FE6">
      <w:pPr>
        <w:pStyle w:val="PL"/>
      </w:pPr>
      <w:r w:rsidRPr="00BD6F46">
        <w:t xml:space="preserve">        volumeLimit: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$ref: 'TS29571_CommonData.yaml#/components/schemas/Uint</w:t>
      </w:r>
      <w:r>
        <w:t>64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maxNumberOfccc: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triggerType</w:t>
      </w:r>
    </w:p>
    <w:p w:rsidR="00074FE6" w:rsidRPr="00BD6F46" w:rsidRDefault="00074FE6" w:rsidP="00074FE6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074FE6" w:rsidRPr="00BD6F46" w:rsidRDefault="00074FE6" w:rsidP="00074FE6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resultCode: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'#/components/schemas/ResultCode'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grantedUnit: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'#/components/schemas/GrantedUnit'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validityTime: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quotaHoldingTime: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'TS29571_CommonData.yaml#/components/schemas/DurationSec'</w:t>
      </w:r>
    </w:p>
    <w:p w:rsidR="00074FE6" w:rsidRPr="00BD6F46" w:rsidRDefault="00074FE6" w:rsidP="00074FE6">
      <w:pPr>
        <w:pStyle w:val="PL"/>
      </w:pPr>
      <w:r w:rsidRPr="00BD6F46">
        <w:t xml:space="preserve">        finalUnitIndication: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'#/components/schemas/FinalUnitIndication'</w:t>
      </w:r>
    </w:p>
    <w:p w:rsidR="00074FE6" w:rsidRPr="00BD6F46" w:rsidRDefault="00074FE6" w:rsidP="00074FE6">
      <w:pPr>
        <w:pStyle w:val="PL"/>
      </w:pPr>
      <w:r w:rsidRPr="00BD6F46">
        <w:t xml:space="preserve">        timeQuotaThreshold: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volumeQuotaThreshold: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unitQuotaThreshold: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ratingGroup</w:t>
      </w:r>
    </w:p>
    <w:p w:rsidR="00074FE6" w:rsidRPr="00BD6F46" w:rsidRDefault="00074FE6" w:rsidP="00074FE6">
      <w:pPr>
        <w:pStyle w:val="PL"/>
      </w:pPr>
      <w:r w:rsidRPr="00BD6F46">
        <w:t xml:space="preserve">    RequestedUnit: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UsedUnitContainer: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serviceId: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'#/components/schemas/QuotaManagementIndicator'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eventTimeStamps: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localSequenceNumber: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pDUContainerInformation: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  $ref: '#/components/schemas/PDUContainerInformation'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localSequenceNumber</w:t>
      </w:r>
    </w:p>
    <w:p w:rsidR="00074FE6" w:rsidRPr="00BD6F46" w:rsidRDefault="00074FE6" w:rsidP="00074FE6">
      <w:pPr>
        <w:pStyle w:val="PL"/>
      </w:pPr>
      <w:r w:rsidRPr="00BD6F46">
        <w:t xml:space="preserve">    GrantedUnit: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tariffTimeChange: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downlinkVolume: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serviceSpecificUnits: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FinalUnitIndication: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finalUnitAction: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'#/components/schemas/FinalUnitAction'</w:t>
      </w:r>
    </w:p>
    <w:p w:rsidR="00074FE6" w:rsidRPr="00BD6F46" w:rsidRDefault="00074FE6" w:rsidP="00074FE6">
      <w:pPr>
        <w:pStyle w:val="PL"/>
      </w:pPr>
      <w:r w:rsidRPr="00BD6F46">
        <w:t xml:space="preserve">        restrictionFilterRule: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'#/components/schemas/IPFilterRule'</w:t>
      </w:r>
    </w:p>
    <w:p w:rsidR="00074FE6" w:rsidRPr="00BD6F46" w:rsidRDefault="00074FE6" w:rsidP="00074FE6">
      <w:pPr>
        <w:pStyle w:val="PL"/>
      </w:pPr>
      <w:r w:rsidRPr="00BD6F46">
        <w:t xml:space="preserve">        filterId: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redirectServer: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'#/components/schemas/RedirectServer'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finalUnitAction</w:t>
      </w:r>
    </w:p>
    <w:p w:rsidR="00074FE6" w:rsidRPr="00BD6F46" w:rsidRDefault="00074FE6" w:rsidP="00074FE6">
      <w:pPr>
        <w:pStyle w:val="PL"/>
      </w:pPr>
      <w:r w:rsidRPr="00BD6F46">
        <w:t xml:space="preserve">    RedirectServer: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redirectAddressType: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'#/components/schemas/RedirectAddressType'</w:t>
      </w:r>
    </w:p>
    <w:p w:rsidR="00074FE6" w:rsidRPr="00BD6F46" w:rsidRDefault="00074FE6" w:rsidP="00074FE6">
      <w:pPr>
        <w:pStyle w:val="PL"/>
      </w:pPr>
      <w:r w:rsidRPr="00BD6F46">
        <w:t xml:space="preserve">        redirectServerAddress: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redirectAddressType</w:t>
      </w:r>
    </w:p>
    <w:p w:rsidR="00074FE6" w:rsidRPr="00BD6F46" w:rsidRDefault="00074FE6" w:rsidP="00074FE6">
      <w:pPr>
        <w:pStyle w:val="PL"/>
      </w:pPr>
      <w:r w:rsidRPr="00BD6F46">
        <w:t xml:space="preserve">        - redirectServerAddress</w:t>
      </w:r>
    </w:p>
    <w:p w:rsidR="00074FE6" w:rsidRPr="00BD6F46" w:rsidRDefault="00074FE6" w:rsidP="00074FE6">
      <w:pPr>
        <w:pStyle w:val="PL"/>
      </w:pPr>
      <w:r w:rsidRPr="00BD6F46">
        <w:t xml:space="preserve">    ReauthorizationDetails: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serviceId: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ratingGroup: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'#/components/schemas/QuotaManagementIndicator'</w:t>
      </w:r>
    </w:p>
    <w:p w:rsidR="00074FE6" w:rsidRPr="00BD6F46" w:rsidRDefault="00074FE6" w:rsidP="00074FE6">
      <w:pPr>
        <w:pStyle w:val="PL"/>
      </w:pPr>
      <w:r w:rsidRPr="00BD6F46">
        <w:t xml:space="preserve">    PDUSessionChargingInformation: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chargingId: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074FE6" w:rsidRDefault="00074FE6" w:rsidP="00074FE6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'#/components/schemas/UserInformation'</w:t>
      </w:r>
    </w:p>
    <w:p w:rsidR="00074FE6" w:rsidRPr="00BD6F46" w:rsidRDefault="00074FE6" w:rsidP="00074FE6">
      <w:pPr>
        <w:pStyle w:val="PL"/>
      </w:pPr>
      <w:r w:rsidRPr="00BD6F46">
        <w:t xml:space="preserve">        userLocationinfo: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userLocationTime: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pduSessionInformation: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'#/components/schemas/PDUSessionInformation'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pduSessionInformation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UserInformation: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servedGPSI: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servedPEI: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'TS29571_CommonData.yaml#/components/schemas/Pei'</w:t>
      </w:r>
    </w:p>
    <w:p w:rsidR="00074FE6" w:rsidRPr="00BD6F46" w:rsidRDefault="00074FE6" w:rsidP="00074FE6">
      <w:pPr>
        <w:pStyle w:val="PL"/>
      </w:pPr>
      <w:r w:rsidRPr="00BD6F46">
        <w:t xml:space="preserve">        unauthenticatedFlag: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roamerInOut: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'#/components/schemas/RoamerInOut'</w:t>
      </w:r>
    </w:p>
    <w:p w:rsidR="00074FE6" w:rsidRPr="00BD6F46" w:rsidRDefault="00074FE6" w:rsidP="00074FE6">
      <w:pPr>
        <w:pStyle w:val="PL"/>
      </w:pPr>
      <w:r w:rsidRPr="00BD6F46">
        <w:t xml:space="preserve">    PDUSessionInformation: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networkSlicingInfo: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'#/components/schemas/NetworkSlicingInfo'</w:t>
      </w:r>
    </w:p>
    <w:p w:rsidR="00074FE6" w:rsidRPr="00BD6F46" w:rsidRDefault="00074FE6" w:rsidP="00074FE6">
      <w:pPr>
        <w:pStyle w:val="PL"/>
      </w:pPr>
      <w:r w:rsidRPr="00BD6F46">
        <w:t xml:space="preserve">        pduSessionID: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'TS29571_CommonData.yaml#/components/schemas/PduSessionId'</w:t>
      </w:r>
    </w:p>
    <w:p w:rsidR="00074FE6" w:rsidRPr="00BD6F46" w:rsidRDefault="00074FE6" w:rsidP="00074FE6">
      <w:pPr>
        <w:pStyle w:val="PL"/>
      </w:pPr>
      <w:r w:rsidRPr="00BD6F46">
        <w:t xml:space="preserve">        pduType: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'TS29571_CommonData.yaml#/components/schemas/PduSessionType'</w:t>
      </w:r>
    </w:p>
    <w:p w:rsidR="00074FE6" w:rsidRPr="00BD6F46" w:rsidRDefault="00074FE6" w:rsidP="00074FE6">
      <w:pPr>
        <w:pStyle w:val="PL"/>
      </w:pPr>
      <w:r w:rsidRPr="00BD6F46">
        <w:t xml:space="preserve">        sscMode: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'TS29571_CommonData.yaml#/components/schemas/SscMode'</w:t>
      </w:r>
    </w:p>
    <w:p w:rsidR="00074FE6" w:rsidRPr="00BD6F46" w:rsidRDefault="00074FE6" w:rsidP="00074FE6">
      <w:pPr>
        <w:pStyle w:val="PL"/>
      </w:pPr>
      <w:r w:rsidRPr="00BD6F46">
        <w:t xml:space="preserve">        hPlmnId: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'#/components/schemas/ServingNetworkFunctionID'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dnnId: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074FE6" w:rsidRDefault="00074FE6" w:rsidP="00074FE6">
      <w:pPr>
        <w:pStyle w:val="PL"/>
      </w:pPr>
      <w:r>
        <w:t xml:space="preserve">        dnnSelectionMode:</w:t>
      </w:r>
    </w:p>
    <w:p w:rsidR="00074FE6" w:rsidRPr="00BD6F46" w:rsidRDefault="00074FE6" w:rsidP="00074FE6">
      <w:pPr>
        <w:pStyle w:val="PL"/>
      </w:pPr>
      <w:r>
        <w:t xml:space="preserve">          $ref: '#/components/schemas/dnnSelectionMode'</w:t>
      </w:r>
    </w:p>
    <w:p w:rsidR="00074FE6" w:rsidRPr="00BD6F46" w:rsidRDefault="00074FE6" w:rsidP="00074FE6">
      <w:pPr>
        <w:pStyle w:val="PL"/>
      </w:pPr>
      <w:r w:rsidRPr="00BD6F46">
        <w:t xml:space="preserve">        chargingCharacteristics: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chargingCharacteristicsSelectionMode: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'#/components/schemas/ChargingCharacteristicsSelectionMode'</w:t>
      </w:r>
    </w:p>
    <w:p w:rsidR="00074FE6" w:rsidRPr="00BD6F46" w:rsidRDefault="00074FE6" w:rsidP="00074FE6">
      <w:pPr>
        <w:pStyle w:val="PL"/>
      </w:pPr>
      <w:r w:rsidRPr="00BD6F46">
        <w:t xml:space="preserve">        startTime: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stopTime: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'#/components/schemas/3GPPPSDataOffStatus'</w:t>
      </w:r>
    </w:p>
    <w:p w:rsidR="00074FE6" w:rsidRPr="00BD6F46" w:rsidRDefault="00074FE6" w:rsidP="00074FE6">
      <w:pPr>
        <w:pStyle w:val="PL"/>
      </w:pPr>
      <w:r w:rsidRPr="00BD6F46">
        <w:t xml:space="preserve">        sessionStopIndicator: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pduAddress: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'#/components/schemas/PDUAddress'</w:t>
      </w:r>
    </w:p>
    <w:p w:rsidR="00074FE6" w:rsidRPr="00BD6F46" w:rsidRDefault="00074FE6" w:rsidP="00074FE6">
      <w:pPr>
        <w:pStyle w:val="PL"/>
      </w:pPr>
      <w:r w:rsidRPr="00BD6F46">
        <w:t xml:space="preserve">        diagnostics: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'#/components/schemas/Diagnostics'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servingCNPlmnId: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'TS29571_CommonData.yaml#/components/schemas/PlmnId'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pduSessionID</w:t>
      </w:r>
    </w:p>
    <w:p w:rsidR="00074FE6" w:rsidRPr="00BD6F46" w:rsidRDefault="00074FE6" w:rsidP="00074FE6">
      <w:pPr>
        <w:pStyle w:val="PL"/>
      </w:pPr>
      <w:r w:rsidRPr="00BD6F46">
        <w:t xml:space="preserve">        - dnnId</w:t>
      </w:r>
    </w:p>
    <w:p w:rsidR="00074FE6" w:rsidRPr="00BD6F46" w:rsidRDefault="00074FE6" w:rsidP="00074FE6">
      <w:pPr>
        <w:pStyle w:val="PL"/>
      </w:pPr>
      <w:r w:rsidRPr="00BD6F46">
        <w:t xml:space="preserve">    PDUContainerInformation: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timeofFirstUsage: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timeofLastUsage: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qoSInformation: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074FE6" w:rsidRPr="00F701ED" w:rsidRDefault="00074FE6" w:rsidP="00074FE6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074FE6" w:rsidRPr="00F701ED" w:rsidRDefault="00074FE6" w:rsidP="00074FE6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userLocationInformation: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servingNodeID: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'#/components/schemas/3GPPPSDataOffStatus'</w:t>
      </w:r>
    </w:p>
    <w:p w:rsidR="00074FE6" w:rsidRPr="00BD6F46" w:rsidRDefault="00074FE6" w:rsidP="00074FE6">
      <w:pPr>
        <w:pStyle w:val="PL"/>
      </w:pPr>
      <w:r w:rsidRPr="00BD6F46">
        <w:t xml:space="preserve">        sponsorIdentity: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applicationserviceProviderIdentity: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    chargingRuleBaseName:</w:t>
      </w:r>
    </w:p>
    <w:p w:rsidR="00074FE6" w:rsidRPr="00BD6F46" w:rsidRDefault="00074FE6" w:rsidP="00074FE6">
      <w:pPr>
        <w:pStyle w:val="PL"/>
      </w:pPr>
      <w:r w:rsidRPr="00BD6F46">
        <w:t xml:space="preserve">          type: string</w:t>
      </w:r>
    </w:p>
    <w:p w:rsidR="00074FE6" w:rsidRPr="00BD6F46" w:rsidRDefault="00074FE6" w:rsidP="00074FE6">
      <w:pPr>
        <w:pStyle w:val="PL"/>
      </w:pPr>
      <w:r w:rsidRPr="00BD6F46">
        <w:t xml:space="preserve">    NetworkSlicingInfo: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sNSSAI: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'TS29571_CommonData.yaml#/components/schemas/Snssai'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sNSSAI</w:t>
      </w:r>
    </w:p>
    <w:p w:rsidR="00074FE6" w:rsidRPr="00BD6F46" w:rsidRDefault="00074FE6" w:rsidP="00074FE6">
      <w:pPr>
        <w:pStyle w:val="PL"/>
      </w:pPr>
      <w:r w:rsidRPr="00BD6F46">
        <w:t xml:space="preserve">    PDUAddress: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pduIPv4Address: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074FE6" w:rsidRPr="00BD6F46" w:rsidRDefault="00074FE6" w:rsidP="00074FE6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'TS29571_CommonData.yaml#/components/schemas/Ipv6Addr'</w:t>
      </w:r>
    </w:p>
    <w:p w:rsidR="00074FE6" w:rsidRPr="00BD6F46" w:rsidRDefault="00074FE6" w:rsidP="00074FE6">
      <w:pPr>
        <w:pStyle w:val="PL"/>
      </w:pPr>
      <w:r w:rsidRPr="00BD6F46">
        <w:t xml:space="preserve">        pduAddressprefixlength: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074FE6" w:rsidRPr="00BD6F46" w:rsidRDefault="00074FE6" w:rsidP="00074FE6">
      <w:pPr>
        <w:pStyle w:val="PL"/>
      </w:pPr>
      <w:r w:rsidRPr="00BD6F46">
        <w:t xml:space="preserve">          type: boolean</w:t>
      </w:r>
    </w:p>
    <w:p w:rsidR="00074FE6" w:rsidRPr="00BD6F46" w:rsidRDefault="00074FE6" w:rsidP="00074FE6">
      <w:pPr>
        <w:pStyle w:val="PL"/>
      </w:pPr>
      <w:r w:rsidRPr="00BD6F46">
        <w:t xml:space="preserve">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Default="00074FE6" w:rsidP="00074FE6">
      <w:pPr>
        <w:pStyle w:val="PL"/>
      </w:pPr>
      <w:r>
        <w:t xml:space="preserve">          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074FE6" w:rsidRDefault="00074FE6" w:rsidP="00074FE6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074FE6" w:rsidRDefault="00074FE6" w:rsidP="00074FE6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servingNetworkFunction</w:t>
      </w:r>
      <w:r>
        <w:t>Information</w:t>
      </w:r>
    </w:p>
    <w:p w:rsidR="00074FE6" w:rsidRPr="00BD6F46" w:rsidRDefault="00074FE6" w:rsidP="00074FE6">
      <w:pPr>
        <w:pStyle w:val="PL"/>
      </w:pPr>
      <w:r w:rsidRPr="00BD6F46">
        <w:t xml:space="preserve">    RoamingQBCInformation: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multipleQFIcontainer: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'#/components/schemas/MultipleQFIcontainer'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uPFID: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'TS29571_CommonData.yaml#/components/schemas/NfInstanceId'</w:t>
      </w:r>
    </w:p>
    <w:p w:rsidR="00074FE6" w:rsidRPr="00BD6F46" w:rsidRDefault="00074FE6" w:rsidP="00074FE6">
      <w:pPr>
        <w:pStyle w:val="PL"/>
      </w:pPr>
      <w:r w:rsidRPr="00BD6F46">
        <w:t xml:space="preserve">        roamingChargingProfile: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'#/components/schemas/RoamingChargingProfile'</w:t>
      </w:r>
    </w:p>
    <w:p w:rsidR="00074FE6" w:rsidRPr="00BD6F46" w:rsidRDefault="00074FE6" w:rsidP="00074FE6">
      <w:pPr>
        <w:pStyle w:val="PL"/>
      </w:pPr>
      <w:r w:rsidRPr="00BD6F46">
        <w:t xml:space="preserve">    MultipleQFIcontainer: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triggerTimestamp: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totalVolume: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uplinkVolume: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localSequenceNumber:</w:t>
      </w:r>
    </w:p>
    <w:p w:rsidR="00074FE6" w:rsidRPr="00BD6F46" w:rsidRDefault="00074FE6" w:rsidP="00074FE6">
      <w:pPr>
        <w:pStyle w:val="PL"/>
      </w:pPr>
      <w:r w:rsidRPr="00BD6F46">
        <w:t xml:space="preserve">          type: integer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qFIContainerInformation: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'#/components/schemas/QFIContainerInformation'</w:t>
      </w:r>
    </w:p>
    <w:p w:rsidR="00074FE6" w:rsidRPr="00BD6F46" w:rsidRDefault="00074FE6" w:rsidP="00074FE6">
      <w:pPr>
        <w:pStyle w:val="PL"/>
      </w:pPr>
      <w:r w:rsidRPr="00BD6F46">
        <w:t xml:space="preserve">      required:</w:t>
      </w:r>
    </w:p>
    <w:p w:rsidR="00074FE6" w:rsidRPr="00BD6F46" w:rsidRDefault="00074FE6" w:rsidP="00074FE6">
      <w:pPr>
        <w:pStyle w:val="PL"/>
      </w:pPr>
      <w:r w:rsidRPr="00BD6F46">
        <w:t xml:space="preserve">        - localSequenceNumber</w:t>
      </w:r>
    </w:p>
    <w:p w:rsidR="00074FE6" w:rsidRPr="00BD6F46" w:rsidRDefault="00074FE6" w:rsidP="00074FE6">
      <w:pPr>
        <w:pStyle w:val="PL"/>
      </w:pPr>
      <w:r w:rsidRPr="00BD6F46">
        <w:t xml:space="preserve">    QFIContainerInformation: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qFI: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'TS29571_CommonData.yaml#/components/schemas/Qfi'</w:t>
      </w:r>
    </w:p>
    <w:p w:rsidR="00074FE6" w:rsidRDefault="00074FE6" w:rsidP="00074FE6">
      <w:pPr>
        <w:pStyle w:val="PL"/>
      </w:pPr>
      <w:r>
        <w:t xml:space="preserve">        reportTime:</w:t>
      </w:r>
    </w:p>
    <w:p w:rsidR="00074FE6" w:rsidRDefault="00074FE6" w:rsidP="00074FE6">
      <w:pPr>
        <w:pStyle w:val="PL"/>
      </w:pPr>
      <w:r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timeofFirstUsage: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timeofLastUsage: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qoSInformation: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userLocationInformation: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presenceReportingAreaInformation:</w:t>
      </w:r>
    </w:p>
    <w:p w:rsidR="00074FE6" w:rsidRPr="00BD6F46" w:rsidRDefault="00074FE6" w:rsidP="00074FE6">
      <w:pPr>
        <w:pStyle w:val="PL"/>
      </w:pPr>
      <w:r w:rsidRPr="00BD6F46">
        <w:t xml:space="preserve">          type: object</w:t>
      </w:r>
    </w:p>
    <w:p w:rsidR="00074FE6" w:rsidRPr="00BD6F46" w:rsidRDefault="00074FE6" w:rsidP="00074FE6">
      <w:pPr>
        <w:pStyle w:val="PL"/>
      </w:pPr>
      <w:r w:rsidRPr="00BD6F46">
        <w:t xml:space="preserve">          additionalProperties:</w:t>
      </w:r>
    </w:p>
    <w:p w:rsidR="00074FE6" w:rsidRPr="00BD6F46" w:rsidRDefault="00074FE6" w:rsidP="00074FE6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minProperties: 0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servingNetworkFunctionID: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3gppPSDataOffStatus:</w:t>
      </w:r>
    </w:p>
    <w:p w:rsidR="00074FE6" w:rsidRDefault="00074FE6" w:rsidP="00074FE6">
      <w:pPr>
        <w:pStyle w:val="PL"/>
      </w:pPr>
      <w:r w:rsidRPr="00BD6F46">
        <w:t xml:space="preserve">          $ref: '#/components/schemas/3GPPPSDataOffStatus</w:t>
      </w:r>
    </w:p>
    <w:p w:rsidR="00074FE6" w:rsidRDefault="00074FE6" w:rsidP="00074FE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074FE6" w:rsidRDefault="00074FE6" w:rsidP="00074FE6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074FE6" w:rsidRDefault="00074FE6" w:rsidP="00074FE6">
      <w:pPr>
        <w:pStyle w:val="PL"/>
      </w:pPr>
      <w:r>
        <w:t xml:space="preserve">        3gppChargingId:</w:t>
      </w:r>
    </w:p>
    <w:p w:rsidR="00074FE6" w:rsidRDefault="00074FE6" w:rsidP="00074FE6">
      <w:pPr>
        <w:pStyle w:val="PL"/>
      </w:pPr>
      <w:r>
        <w:t xml:space="preserve">          $ref: 'TS29571_CommonData.yaml#/components/schemas/ChargingId'</w:t>
      </w:r>
    </w:p>
    <w:p w:rsidR="00074FE6" w:rsidRDefault="00074FE6" w:rsidP="00074FE6">
      <w:pPr>
        <w:pStyle w:val="PL"/>
      </w:pPr>
      <w:r>
        <w:t xml:space="preserve">        diagnostics:</w:t>
      </w:r>
    </w:p>
    <w:p w:rsidR="00074FE6" w:rsidRDefault="00074FE6" w:rsidP="00074FE6">
      <w:pPr>
        <w:pStyle w:val="PL"/>
      </w:pPr>
      <w:r>
        <w:t xml:space="preserve">          $ref: '#/components/schemas/Diagnostics'</w:t>
      </w:r>
    </w:p>
    <w:p w:rsidR="00074FE6" w:rsidRDefault="00074FE6" w:rsidP="00074FE6">
      <w:pPr>
        <w:pStyle w:val="PL"/>
      </w:pPr>
      <w:r>
        <w:t xml:space="preserve">        enhancedDiagnostics:</w:t>
      </w:r>
    </w:p>
    <w:p w:rsidR="00074FE6" w:rsidRDefault="00074FE6" w:rsidP="00074FE6">
      <w:pPr>
        <w:pStyle w:val="PL"/>
      </w:pPr>
      <w:r>
        <w:t xml:space="preserve">          type: array</w:t>
      </w:r>
    </w:p>
    <w:p w:rsidR="00074FE6" w:rsidRDefault="00074FE6" w:rsidP="00074FE6">
      <w:pPr>
        <w:pStyle w:val="PL"/>
      </w:pPr>
      <w:r>
        <w:t xml:space="preserve">          items:</w:t>
      </w:r>
    </w:p>
    <w:p w:rsidR="00074FE6" w:rsidRPr="00BD6F46" w:rsidRDefault="00074FE6" w:rsidP="00074FE6">
      <w:pPr>
        <w:pStyle w:val="PL"/>
      </w:pPr>
      <w:r>
        <w:t xml:space="preserve">            type: string</w:t>
      </w:r>
    </w:p>
    <w:p w:rsidR="00074FE6" w:rsidRPr="00BD6F46" w:rsidRDefault="00074FE6" w:rsidP="00074FE6">
      <w:pPr>
        <w:pStyle w:val="PL"/>
      </w:pPr>
      <w:r w:rsidRPr="00BD6F46">
        <w:t xml:space="preserve">    RoamingChargingProfile: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triggers: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  $ref: '#/components/schemas/Trigger'</w:t>
      </w:r>
    </w:p>
    <w:p w:rsidR="00074FE6" w:rsidRPr="00BD6F46" w:rsidRDefault="00074FE6" w:rsidP="00074FE6">
      <w:pPr>
        <w:pStyle w:val="PL"/>
      </w:pPr>
      <w:r w:rsidRPr="00BD6F46"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partialRecordMethod:</w:t>
      </w:r>
    </w:p>
    <w:p w:rsidR="00074FE6" w:rsidRDefault="00074FE6" w:rsidP="00074FE6">
      <w:pPr>
        <w:pStyle w:val="PL"/>
      </w:pPr>
      <w:r w:rsidRPr="00BD6F46">
        <w:t xml:space="preserve">          $ref: '#/components/schemas/PartialRecordMethod'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Default="00074FE6" w:rsidP="00074FE6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074FE6" w:rsidRDefault="00074FE6" w:rsidP="00074FE6">
      <w:pPr>
        <w:pStyle w:val="PL"/>
      </w:pPr>
      <w:r>
        <w:t xml:space="preserve">          minItems: 0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074FE6" w:rsidRPr="00BD6F46" w:rsidRDefault="00074FE6" w:rsidP="00074FE6">
      <w:pPr>
        <w:pStyle w:val="PL"/>
      </w:pPr>
      <w:r w:rsidRPr="00BD6F46">
        <w:t xml:space="preserve">        userLocationinfo: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'TS29571_CommonData.yaml#/components/schemas/UserLocation'</w:t>
      </w:r>
    </w:p>
    <w:p w:rsidR="00074FE6" w:rsidRPr="00BD6F46" w:rsidRDefault="00074FE6" w:rsidP="00074FE6">
      <w:pPr>
        <w:pStyle w:val="PL"/>
      </w:pPr>
      <w:r w:rsidRPr="00BD6F46">
        <w:t xml:space="preserve">        uetimeZone: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'TS29571_CommonData.yaml#/components/schemas/TimeZone'</w:t>
      </w:r>
    </w:p>
    <w:p w:rsidR="00074FE6" w:rsidRPr="00BD6F46" w:rsidRDefault="00074FE6" w:rsidP="00074FE6">
      <w:pPr>
        <w:pStyle w:val="PL"/>
      </w:pPr>
      <w:r w:rsidRPr="00BD6F46">
        <w:t xml:space="preserve">        rATType:</w:t>
      </w:r>
    </w:p>
    <w:p w:rsidR="00074FE6" w:rsidRDefault="00074FE6" w:rsidP="00074FE6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074FE6" w:rsidRPr="00BD6F46" w:rsidRDefault="00074FE6" w:rsidP="00074FE6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lastRenderedPageBreak/>
        <w:t xml:space="preserve">          $ref: '#/components/schemas/</w:t>
      </w:r>
      <w:r>
        <w:t>SMAddresseeType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typ</w:t>
      </w:r>
      <w:r>
        <w:t>e: string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074FE6" w:rsidRDefault="00074FE6" w:rsidP="00074FE6">
      <w:pPr>
        <w:pStyle w:val="PL"/>
      </w:pPr>
      <w:r w:rsidRPr="00BD6F46">
        <w:t xml:space="preserve">          $ref: 'TS29571_CommonData.yaml#/components/schemas/RatType'</w:t>
      </w:r>
    </w:p>
    <w:p w:rsidR="00074FE6" w:rsidRDefault="00074FE6" w:rsidP="00074FE6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type: array</w:t>
      </w:r>
    </w:p>
    <w:p w:rsidR="00074FE6" w:rsidRPr="00BD6F46" w:rsidRDefault="00074FE6" w:rsidP="00074FE6">
      <w:pPr>
        <w:pStyle w:val="PL"/>
      </w:pPr>
      <w:r w:rsidRPr="00BD6F46">
        <w:t xml:space="preserve">          items:</w:t>
      </w:r>
    </w:p>
    <w:p w:rsidR="00074FE6" w:rsidRPr="00BD6F46" w:rsidRDefault="00074FE6" w:rsidP="00074FE6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074FE6" w:rsidRPr="00BD6F46" w:rsidRDefault="00074FE6" w:rsidP="00074FE6">
      <w:pPr>
        <w:pStyle w:val="PL"/>
      </w:pPr>
      <w:r w:rsidRPr="00BD6F46">
        <w:t xml:space="preserve">    Diagnostics:</w:t>
      </w:r>
    </w:p>
    <w:p w:rsidR="00074FE6" w:rsidRPr="00BD6F46" w:rsidRDefault="00074FE6" w:rsidP="00074FE6">
      <w:pPr>
        <w:pStyle w:val="PL"/>
      </w:pPr>
      <w:r w:rsidRPr="00BD6F46">
        <w:t xml:space="preserve">      type: integer</w:t>
      </w:r>
    </w:p>
    <w:p w:rsidR="00074FE6" w:rsidRPr="00BD6F46" w:rsidRDefault="00074FE6" w:rsidP="00074FE6">
      <w:pPr>
        <w:pStyle w:val="PL"/>
      </w:pPr>
      <w:r w:rsidRPr="00BD6F46">
        <w:t xml:space="preserve">    IPFilterRule:</w:t>
      </w:r>
    </w:p>
    <w:p w:rsidR="00074FE6" w:rsidRDefault="00074FE6" w:rsidP="00074FE6">
      <w:pPr>
        <w:pStyle w:val="PL"/>
      </w:pPr>
      <w:r w:rsidRPr="00BD6F46">
        <w:t xml:space="preserve">      type: string</w:t>
      </w:r>
    </w:p>
    <w:p w:rsidR="00074FE6" w:rsidRDefault="00074FE6" w:rsidP="00074FE6">
      <w:pPr>
        <w:pStyle w:val="PL"/>
      </w:pPr>
      <w:r w:rsidRPr="00BD6F46">
        <w:t xml:space="preserve">    </w:t>
      </w:r>
      <w:r>
        <w:t>QosFlowsUsageReport:</w:t>
      </w:r>
    </w:p>
    <w:p w:rsidR="00074FE6" w:rsidRPr="00BD6F46" w:rsidRDefault="00074FE6" w:rsidP="00074FE6">
      <w:pPr>
        <w:pStyle w:val="PL"/>
      </w:pPr>
      <w:r w:rsidRPr="00BD6F46">
        <w:t xml:space="preserve">      type: object</w:t>
      </w:r>
    </w:p>
    <w:p w:rsidR="00074FE6" w:rsidRPr="00BD6F46" w:rsidRDefault="00074FE6" w:rsidP="00074FE6">
      <w:pPr>
        <w:pStyle w:val="PL"/>
      </w:pPr>
      <w:r w:rsidRPr="00BD6F46">
        <w:t xml:space="preserve">      properties: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'TS29571_CommonData.yaml#/components/schemas/Qfi'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'TS29571_CommonData.yaml#/components/schemas/DateTime'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    $ref: 'TS29571_CommonData.yaml#/components/schemas/Uint64'</w:t>
      </w:r>
    </w:p>
    <w:p w:rsidR="00074FE6" w:rsidRPr="00BD6F46" w:rsidRDefault="00074FE6" w:rsidP="00074FE6">
      <w:pPr>
        <w:pStyle w:val="PL"/>
      </w:pPr>
      <w:r w:rsidRPr="00BD6F46">
        <w:t xml:space="preserve">    NotificationType: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REAUTHORIZATION</w:t>
      </w:r>
    </w:p>
    <w:p w:rsidR="00074FE6" w:rsidRPr="00BD6F46" w:rsidRDefault="00074FE6" w:rsidP="00074FE6">
      <w:pPr>
        <w:pStyle w:val="PL"/>
      </w:pPr>
      <w:r w:rsidRPr="00BD6F46">
        <w:t xml:space="preserve">            - ABORT_CHARGING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NodeFunctionality: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Default="00074FE6" w:rsidP="00074FE6">
      <w:pPr>
        <w:pStyle w:val="PL"/>
      </w:pPr>
      <w:r w:rsidRPr="00BD6F46">
        <w:t xml:space="preserve">            - SMF</w:t>
      </w:r>
    </w:p>
    <w:p w:rsidR="00074FE6" w:rsidRDefault="00074FE6" w:rsidP="00074FE6">
      <w:pPr>
        <w:pStyle w:val="PL"/>
      </w:pPr>
      <w:r w:rsidRPr="00BD6F46">
        <w:t xml:space="preserve">            - SM</w:t>
      </w:r>
      <w:r>
        <w:t>SF</w:t>
      </w:r>
    </w:p>
    <w:p w:rsidR="00074FE6" w:rsidRDefault="00074FE6" w:rsidP="00074FE6">
      <w:pPr>
        <w:pStyle w:val="PL"/>
        <w:rPr>
          <w:ins w:id="23" w:author="Dong Jia" w:date="2019-11-09T01:02:00Z"/>
        </w:rPr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177C5E" w:rsidRPr="00BD6F46" w:rsidRDefault="00177C5E" w:rsidP="00074FE6">
      <w:pPr>
        <w:pStyle w:val="PL"/>
      </w:pPr>
      <w:ins w:id="24" w:author="Dong Jia" w:date="2019-11-09T01:02:00Z">
        <w:r w:rsidRPr="00BD6F46">
          <w:t xml:space="preserve">            - </w:t>
        </w:r>
        <w:r>
          <w:t>I_</w:t>
        </w:r>
        <w:r w:rsidRPr="00BD6F46">
          <w:t>SM</w:t>
        </w:r>
        <w:r>
          <w:t>F</w:t>
        </w:r>
      </w:ins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ChargingCharacteristicsSelectionMode: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HOME_DEFAULT</w:t>
      </w:r>
    </w:p>
    <w:p w:rsidR="00074FE6" w:rsidRPr="00BD6F46" w:rsidRDefault="00074FE6" w:rsidP="00074FE6">
      <w:pPr>
        <w:pStyle w:val="PL"/>
      </w:pPr>
      <w:r w:rsidRPr="00BD6F46">
        <w:t xml:space="preserve">            - ROAMING_DEFAULT</w:t>
      </w:r>
    </w:p>
    <w:p w:rsidR="00074FE6" w:rsidRPr="00BD6F46" w:rsidRDefault="00074FE6" w:rsidP="00074FE6">
      <w:pPr>
        <w:pStyle w:val="PL"/>
      </w:pPr>
      <w:r w:rsidRPr="00BD6F46">
        <w:t xml:space="preserve">            - VISITING_DEFAULT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TriggerType: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QUOTA_THRESHOLD</w:t>
      </w:r>
    </w:p>
    <w:p w:rsidR="00074FE6" w:rsidRPr="00BD6F46" w:rsidRDefault="00074FE6" w:rsidP="00074FE6">
      <w:pPr>
        <w:pStyle w:val="PL"/>
      </w:pPr>
      <w:r w:rsidRPr="00BD6F46">
        <w:t xml:space="preserve">            - QHT</w:t>
      </w:r>
    </w:p>
    <w:p w:rsidR="00074FE6" w:rsidRPr="00BD6F46" w:rsidRDefault="00074FE6" w:rsidP="00074FE6">
      <w:pPr>
        <w:pStyle w:val="PL"/>
      </w:pPr>
      <w:r w:rsidRPr="00BD6F46">
        <w:t xml:space="preserve">            - FINAL</w:t>
      </w:r>
    </w:p>
    <w:p w:rsidR="00074FE6" w:rsidRPr="00BD6F46" w:rsidRDefault="00074FE6" w:rsidP="00074FE6">
      <w:pPr>
        <w:pStyle w:val="PL"/>
      </w:pPr>
      <w:r w:rsidRPr="00BD6F46">
        <w:t xml:space="preserve">            - QUOTA_EXHAUSTED</w:t>
      </w:r>
    </w:p>
    <w:p w:rsidR="00074FE6" w:rsidRPr="00BD6F46" w:rsidRDefault="00074FE6" w:rsidP="00074FE6">
      <w:pPr>
        <w:pStyle w:val="PL"/>
      </w:pPr>
      <w:r w:rsidRPr="00BD6F46">
        <w:t xml:space="preserve">            - VALIDITY_TIME</w:t>
      </w:r>
    </w:p>
    <w:p w:rsidR="00074FE6" w:rsidRPr="00BD6F46" w:rsidRDefault="00074FE6" w:rsidP="00074FE6">
      <w:pPr>
        <w:pStyle w:val="PL"/>
      </w:pPr>
      <w:r w:rsidRPr="00BD6F46">
        <w:t xml:space="preserve">            - OTHER_QUOTA_TYPE</w:t>
      </w:r>
    </w:p>
    <w:p w:rsidR="00074FE6" w:rsidRPr="00BD6F46" w:rsidRDefault="00074FE6" w:rsidP="00074FE6">
      <w:pPr>
        <w:pStyle w:val="PL"/>
      </w:pPr>
      <w:r w:rsidRPr="00BD6F46">
        <w:t xml:space="preserve">            - FORCED_REAUTHORISATION</w:t>
      </w:r>
    </w:p>
    <w:p w:rsidR="00074FE6" w:rsidRDefault="00074FE6" w:rsidP="00074FE6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074FE6" w:rsidRDefault="00074FE6" w:rsidP="00074FE6">
      <w:pPr>
        <w:pStyle w:val="PL"/>
      </w:pPr>
      <w:r>
        <w:t xml:space="preserve">            - </w:t>
      </w:r>
      <w:r w:rsidRPr="00BC031B">
        <w:t>UNIT_COUNT_INACTIVITY_TIMER</w:t>
      </w:r>
    </w:p>
    <w:p w:rsidR="00074FE6" w:rsidRPr="00BD6F46" w:rsidRDefault="00074FE6" w:rsidP="00074FE6">
      <w:pPr>
        <w:pStyle w:val="PL"/>
      </w:pPr>
      <w:r w:rsidRPr="00BD6F46">
        <w:t xml:space="preserve">            - ABNORMAL_RELEASE</w:t>
      </w:r>
    </w:p>
    <w:p w:rsidR="00074FE6" w:rsidRPr="00BD6F46" w:rsidRDefault="00074FE6" w:rsidP="00074FE6">
      <w:pPr>
        <w:pStyle w:val="PL"/>
      </w:pPr>
      <w:r w:rsidRPr="00BD6F46">
        <w:t xml:space="preserve">            - QOS_CHANGE</w:t>
      </w:r>
    </w:p>
    <w:p w:rsidR="00074FE6" w:rsidRPr="00BD6F46" w:rsidRDefault="00074FE6" w:rsidP="00074FE6">
      <w:pPr>
        <w:pStyle w:val="PL"/>
      </w:pPr>
      <w:r w:rsidRPr="00BD6F46">
        <w:t xml:space="preserve">            - VOLUME_LIMIT</w:t>
      </w:r>
    </w:p>
    <w:p w:rsidR="00074FE6" w:rsidRPr="00BD6F46" w:rsidRDefault="00074FE6" w:rsidP="00074FE6">
      <w:pPr>
        <w:pStyle w:val="PL"/>
      </w:pPr>
      <w:r w:rsidRPr="00BD6F46">
        <w:t xml:space="preserve">            - TIME_LIMIT</w:t>
      </w:r>
    </w:p>
    <w:p w:rsidR="00074FE6" w:rsidRPr="00BD6F46" w:rsidRDefault="00074FE6" w:rsidP="00074FE6">
      <w:pPr>
        <w:pStyle w:val="PL"/>
      </w:pPr>
      <w:r w:rsidRPr="00BD6F46">
        <w:t xml:space="preserve">            - PLMN_CHANGE</w:t>
      </w:r>
    </w:p>
    <w:p w:rsidR="00074FE6" w:rsidRPr="00BD6F46" w:rsidRDefault="00074FE6" w:rsidP="00074FE6">
      <w:pPr>
        <w:pStyle w:val="PL"/>
      </w:pPr>
      <w:r w:rsidRPr="00BD6F46">
        <w:t xml:space="preserve">            - USER_LOCATION_CHANGE</w:t>
      </w:r>
    </w:p>
    <w:p w:rsidR="00074FE6" w:rsidRPr="00BD6F46" w:rsidRDefault="00074FE6" w:rsidP="00074FE6">
      <w:pPr>
        <w:pStyle w:val="PL"/>
      </w:pPr>
      <w:r w:rsidRPr="00BD6F46">
        <w:t xml:space="preserve">            - RAT_CHANGE</w:t>
      </w:r>
    </w:p>
    <w:p w:rsidR="00074FE6" w:rsidRPr="00BD6F46" w:rsidRDefault="00074FE6" w:rsidP="00074FE6">
      <w:pPr>
        <w:pStyle w:val="PL"/>
      </w:pPr>
      <w:r w:rsidRPr="00BD6F46">
        <w:t xml:space="preserve">            - UE_TIMEZONE_CHANGE</w:t>
      </w:r>
    </w:p>
    <w:p w:rsidR="00074FE6" w:rsidRPr="00BD6F46" w:rsidRDefault="00074FE6" w:rsidP="00074FE6">
      <w:pPr>
        <w:pStyle w:val="PL"/>
      </w:pPr>
      <w:r w:rsidRPr="00BD6F46">
        <w:t xml:space="preserve">            - TARIFF_TIME_CHANGE</w:t>
      </w:r>
    </w:p>
    <w:p w:rsidR="00074FE6" w:rsidRPr="00BD6F46" w:rsidRDefault="00074FE6" w:rsidP="00074FE6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074FE6" w:rsidRPr="00BD6F46" w:rsidRDefault="00074FE6" w:rsidP="00074FE6">
      <w:pPr>
        <w:pStyle w:val="PL"/>
      </w:pPr>
      <w:r w:rsidRPr="00BD6F46">
        <w:t xml:space="preserve">            - MANAGEMENT_INTERVENTION</w:t>
      </w:r>
    </w:p>
    <w:p w:rsidR="00074FE6" w:rsidRPr="00BD6F46" w:rsidRDefault="00074FE6" w:rsidP="00074FE6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074FE6" w:rsidRPr="00BD6F46" w:rsidRDefault="00074FE6" w:rsidP="00074FE6">
      <w:pPr>
        <w:pStyle w:val="PL"/>
      </w:pPr>
      <w:r w:rsidRPr="00BD6F46">
        <w:t xml:space="preserve">            - CHANGE_OF_3GPP_PS_DATA_OFF_STATUS</w:t>
      </w:r>
    </w:p>
    <w:p w:rsidR="00074FE6" w:rsidRPr="00BD6F46" w:rsidRDefault="00074FE6" w:rsidP="00074FE6">
      <w:pPr>
        <w:pStyle w:val="PL"/>
      </w:pPr>
      <w:r w:rsidRPr="00BD6F46">
        <w:t xml:space="preserve">            - SERVING_NODE_CHANGE</w:t>
      </w:r>
    </w:p>
    <w:p w:rsidR="00074FE6" w:rsidRPr="00BD6F46" w:rsidRDefault="00074FE6" w:rsidP="00074FE6">
      <w:pPr>
        <w:pStyle w:val="PL"/>
      </w:pPr>
      <w:r w:rsidRPr="00BD6F46">
        <w:t xml:space="preserve">            - REMOVAL_OF_UPF</w:t>
      </w:r>
    </w:p>
    <w:p w:rsidR="00074FE6" w:rsidRDefault="00074FE6" w:rsidP="00074FE6">
      <w:pPr>
        <w:pStyle w:val="PL"/>
      </w:pPr>
      <w:r w:rsidRPr="00BD6F46">
        <w:t xml:space="preserve">            - ADDITION_OF_UPF</w:t>
      </w:r>
    </w:p>
    <w:p w:rsidR="00074FE6" w:rsidRDefault="00074FE6" w:rsidP="00074FE6">
      <w:pPr>
        <w:pStyle w:val="PL"/>
      </w:pPr>
      <w:r>
        <w:t xml:space="preserve">            - </w:t>
      </w:r>
      <w:r w:rsidRPr="00746307">
        <w:t>START_OF_SERVICE_DATA_FLOW</w:t>
      </w:r>
    </w:p>
    <w:p w:rsidR="00074FE6" w:rsidRDefault="00074FE6" w:rsidP="00074FE6">
      <w:pPr>
        <w:pStyle w:val="PL"/>
      </w:pPr>
      <w:r>
        <w:t xml:space="preserve">            - ECGI_CHANGE</w:t>
      </w:r>
    </w:p>
    <w:p w:rsidR="00074FE6" w:rsidRDefault="00074FE6" w:rsidP="00074FE6">
      <w:pPr>
        <w:pStyle w:val="PL"/>
      </w:pPr>
      <w:r>
        <w:t xml:space="preserve">            - TAI_CHANGE</w:t>
      </w:r>
    </w:p>
    <w:p w:rsidR="00074FE6" w:rsidRDefault="00074FE6" w:rsidP="00074FE6">
      <w:pPr>
        <w:pStyle w:val="PL"/>
      </w:pPr>
      <w:r>
        <w:t xml:space="preserve">            - HANDOVER_CANCEL</w:t>
      </w:r>
    </w:p>
    <w:p w:rsidR="00074FE6" w:rsidRDefault="00074FE6" w:rsidP="00074FE6">
      <w:pPr>
        <w:pStyle w:val="PL"/>
      </w:pPr>
      <w:r>
        <w:t xml:space="preserve">            - HANDOVER_START</w:t>
      </w:r>
    </w:p>
    <w:p w:rsidR="00074FE6" w:rsidRPr="00BD6F46" w:rsidRDefault="00074FE6" w:rsidP="00074FE6">
      <w:pPr>
        <w:pStyle w:val="PL"/>
      </w:pPr>
      <w:r>
        <w:t xml:space="preserve">            - HANDOVER_COMPLETE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FinalUnitAction: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TERMINATE</w:t>
      </w:r>
    </w:p>
    <w:p w:rsidR="00074FE6" w:rsidRPr="00BD6F46" w:rsidRDefault="00074FE6" w:rsidP="00074FE6">
      <w:pPr>
        <w:pStyle w:val="PL"/>
      </w:pPr>
      <w:r w:rsidRPr="00BD6F46">
        <w:t xml:space="preserve">            - REDIRECT</w:t>
      </w:r>
    </w:p>
    <w:p w:rsidR="00074FE6" w:rsidRPr="00BD6F46" w:rsidRDefault="00074FE6" w:rsidP="00074FE6">
      <w:pPr>
        <w:pStyle w:val="PL"/>
      </w:pPr>
      <w:r w:rsidRPr="00BD6F46">
        <w:t xml:space="preserve">            - RESTRICT_ACCESS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RedirectAddressType: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IPV4</w:t>
      </w:r>
    </w:p>
    <w:p w:rsidR="00074FE6" w:rsidRPr="00BD6F46" w:rsidRDefault="00074FE6" w:rsidP="00074FE6">
      <w:pPr>
        <w:pStyle w:val="PL"/>
      </w:pPr>
      <w:r w:rsidRPr="00BD6F46">
        <w:t xml:space="preserve">            - IPV6</w:t>
      </w:r>
    </w:p>
    <w:p w:rsidR="00074FE6" w:rsidRPr="00BD6F46" w:rsidRDefault="00074FE6" w:rsidP="00074FE6">
      <w:pPr>
        <w:pStyle w:val="PL"/>
      </w:pPr>
      <w:r w:rsidRPr="00BD6F46">
        <w:t xml:space="preserve">            - URL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TriggerCategory: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IMMEDIATE_REPORT</w:t>
      </w:r>
    </w:p>
    <w:p w:rsidR="00074FE6" w:rsidRPr="00BD6F46" w:rsidRDefault="00074FE6" w:rsidP="00074FE6">
      <w:pPr>
        <w:pStyle w:val="PL"/>
      </w:pPr>
      <w:r w:rsidRPr="00BD6F46">
        <w:t xml:space="preserve">            - DEFERRED_REPORT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QuotaManagementIndicator: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ONLINE_CHARGING</w:t>
      </w:r>
    </w:p>
    <w:p w:rsidR="00074FE6" w:rsidRPr="00BD6F46" w:rsidRDefault="00074FE6" w:rsidP="00074FE6">
      <w:pPr>
        <w:pStyle w:val="PL"/>
      </w:pPr>
      <w:r w:rsidRPr="00BD6F46">
        <w:t xml:space="preserve">            - OFFLINE_CHARGING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FailureHandling: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TERMINATE</w:t>
      </w:r>
    </w:p>
    <w:p w:rsidR="00074FE6" w:rsidRPr="00BD6F46" w:rsidRDefault="00074FE6" w:rsidP="00074FE6">
      <w:pPr>
        <w:pStyle w:val="PL"/>
      </w:pPr>
      <w:r w:rsidRPr="00BD6F46">
        <w:t xml:space="preserve">            - CONTINUE</w:t>
      </w:r>
    </w:p>
    <w:p w:rsidR="00074FE6" w:rsidRPr="00BD6F46" w:rsidRDefault="00074FE6" w:rsidP="00074FE6">
      <w:pPr>
        <w:pStyle w:val="PL"/>
      </w:pPr>
      <w:r w:rsidRPr="00BD6F46">
        <w:t xml:space="preserve">            - RETRY_AND_TERMINATE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SessionFailover: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FAILOVER_NOT_SUPPORTED</w:t>
      </w:r>
    </w:p>
    <w:p w:rsidR="00074FE6" w:rsidRPr="00BD6F46" w:rsidRDefault="00074FE6" w:rsidP="00074FE6">
      <w:pPr>
        <w:pStyle w:val="PL"/>
      </w:pPr>
      <w:r w:rsidRPr="00BD6F46">
        <w:t xml:space="preserve">            - FAILOVER_SUPPORTED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3GPPPSDataOffStatus: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ACTIVE</w:t>
      </w:r>
    </w:p>
    <w:p w:rsidR="00074FE6" w:rsidRPr="00BD6F46" w:rsidRDefault="00074FE6" w:rsidP="00074FE6">
      <w:pPr>
        <w:pStyle w:val="PL"/>
      </w:pPr>
      <w:r w:rsidRPr="00BD6F46">
        <w:t xml:space="preserve">            - INACTIVE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ResultCode: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Default="00074FE6" w:rsidP="00074FE6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074FE6" w:rsidRPr="00BD6F46" w:rsidRDefault="00074FE6" w:rsidP="00074FE6">
      <w:pPr>
        <w:pStyle w:val="PL"/>
      </w:pPr>
      <w:r>
        <w:t xml:space="preserve">            - SUCCESS</w:t>
      </w:r>
    </w:p>
    <w:p w:rsidR="00074FE6" w:rsidRPr="00BD6F46" w:rsidRDefault="00074FE6" w:rsidP="00074FE6">
      <w:pPr>
        <w:pStyle w:val="PL"/>
      </w:pPr>
      <w:r w:rsidRPr="00BD6F46">
        <w:t xml:space="preserve">            - END_USER_SERVICE_DENIED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074FE6" w:rsidRPr="00BD6F46" w:rsidRDefault="00074FE6" w:rsidP="00074FE6">
      <w:pPr>
        <w:pStyle w:val="PL"/>
      </w:pPr>
      <w:r w:rsidRPr="00BD6F46">
        <w:t xml:space="preserve">            - USER_UNKNOWN</w:t>
      </w:r>
    </w:p>
    <w:p w:rsidR="00074FE6" w:rsidRPr="00BD6F46" w:rsidRDefault="00074FE6" w:rsidP="00074FE6">
      <w:pPr>
        <w:pStyle w:val="PL"/>
      </w:pPr>
      <w:r w:rsidRPr="00BD6F46">
        <w:t xml:space="preserve">            - RATING_FAILED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PartialRecordMethod: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DEFAULT</w:t>
      </w:r>
    </w:p>
    <w:p w:rsidR="00074FE6" w:rsidRPr="00BD6F46" w:rsidRDefault="00074FE6" w:rsidP="00074FE6">
      <w:pPr>
        <w:pStyle w:val="PL"/>
      </w:pPr>
      <w:r w:rsidRPr="00BD6F46">
        <w:t xml:space="preserve">            - INDIVIDUAL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RoamerInOut: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IN_BOUND</w:t>
      </w:r>
    </w:p>
    <w:p w:rsidR="00074FE6" w:rsidRPr="00BD6F46" w:rsidRDefault="00074FE6" w:rsidP="00074FE6">
      <w:pPr>
        <w:pStyle w:val="PL"/>
      </w:pPr>
      <w:r w:rsidRPr="00BD6F46">
        <w:t xml:space="preserve">            - OUT_BOUND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UNKNOWN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MOBILE_ORIGINATING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PERSONAL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INFORMATIONAL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AUTO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lastRenderedPageBreak/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EMAIL_ADDRESS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MSISDN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NUMERIC_SHORTCODE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OTHER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>
        <w:t>TO</w:t>
      </w:r>
    </w:p>
    <w:p w:rsidR="00074FE6" w:rsidRDefault="00074FE6" w:rsidP="00074FE6">
      <w:pPr>
        <w:pStyle w:val="PL"/>
      </w:pPr>
      <w:r w:rsidRPr="00BD6F46">
        <w:t xml:space="preserve">            - </w:t>
      </w:r>
      <w:r>
        <w:t>CC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074FE6" w:rsidRDefault="00074FE6" w:rsidP="00074FE6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074FE6" w:rsidRPr="00BD6F46" w:rsidRDefault="00074FE6" w:rsidP="00074FE6">
      <w:pPr>
        <w:pStyle w:val="PL"/>
      </w:pPr>
      <w:r w:rsidRPr="00BD6F46">
        <w:t xml:space="preserve">      anyOf:</w:t>
      </w:r>
    </w:p>
    <w:p w:rsidR="00074FE6" w:rsidRPr="00BD6F46" w:rsidRDefault="00074FE6" w:rsidP="00074FE6">
      <w:pPr>
        <w:pStyle w:val="PL"/>
      </w:pPr>
      <w:r w:rsidRPr="00BD6F46">
        <w:t xml:space="preserve">        - type: string</w:t>
      </w:r>
    </w:p>
    <w:p w:rsidR="00074FE6" w:rsidRPr="00BD6F46" w:rsidRDefault="00074FE6" w:rsidP="00074FE6">
      <w:pPr>
        <w:pStyle w:val="PL"/>
      </w:pPr>
      <w:r w:rsidRPr="00BD6F46">
        <w:t xml:space="preserve">          enum:</w:t>
      </w:r>
    </w:p>
    <w:p w:rsidR="00074FE6" w:rsidRPr="00BD6F46" w:rsidRDefault="00074FE6" w:rsidP="00074FE6">
      <w:pPr>
        <w:pStyle w:val="PL"/>
      </w:pPr>
      <w:r w:rsidRPr="00BD6F46">
        <w:t xml:space="preserve">            - </w:t>
      </w:r>
      <w:r w:rsidRPr="00A87ADE">
        <w:t>NO_REPLY_PATH_SET</w:t>
      </w:r>
    </w:p>
    <w:p w:rsidR="00074FE6" w:rsidRDefault="00074FE6" w:rsidP="00074FE6">
      <w:pPr>
        <w:pStyle w:val="PL"/>
      </w:pPr>
      <w:r w:rsidRPr="00BD6F46">
        <w:t xml:space="preserve">            - </w:t>
      </w:r>
      <w:r w:rsidRPr="00A87ADE">
        <w:t>REPLY_PATH_SET</w:t>
      </w:r>
    </w:p>
    <w:p w:rsidR="00074FE6" w:rsidRDefault="00074FE6" w:rsidP="00074FE6">
      <w:pPr>
        <w:pStyle w:val="PL"/>
      </w:pPr>
      <w:r w:rsidRPr="00BD6F46"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oneTimeEventType: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anyOf: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enum: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IEC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PEC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dnnSelectionMode: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anyOf: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- type: string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enum: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VERIFIED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UE_DNN_NOT_VERIFIED</w:t>
      </w:r>
    </w:p>
    <w:p w:rsidR="00074FE6" w:rsidRDefault="00074FE6" w:rsidP="00074FE6">
      <w:pPr>
        <w:pStyle w:val="PL"/>
        <w:tabs>
          <w:tab w:val="clear" w:pos="384"/>
        </w:tabs>
      </w:pPr>
      <w:r>
        <w:t xml:space="preserve">            - NW_DNN_NOT_VERIFIED</w:t>
      </w:r>
    </w:p>
    <w:p w:rsidR="00074FE6" w:rsidRDefault="00074FE6" w:rsidP="00074FE6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074FE6" w:rsidRDefault="00074FE6" w:rsidP="00074FE6">
      <w:pPr>
        <w:pStyle w:val="PL"/>
      </w:pPr>
      <w:bookmarkStart w:id="25" w:name="OLE_LINK9"/>
    </w:p>
    <w:bookmarkEnd w:id="2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74FE6" w:rsidRPr="00446FA8" w:rsidTr="00EE6C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74FE6" w:rsidRPr="00446FA8" w:rsidRDefault="00074FE6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074FE6" w:rsidRPr="00074FE6" w:rsidRDefault="00074FE6">
      <w:pPr>
        <w:rPr>
          <w:noProof/>
        </w:rPr>
      </w:pPr>
    </w:p>
    <w:sectPr w:rsidR="00074FE6" w:rsidRPr="00074F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420" w:rsidRDefault="00234420">
      <w:r>
        <w:separator/>
      </w:r>
    </w:p>
  </w:endnote>
  <w:endnote w:type="continuationSeparator" w:id="0">
    <w:p w:rsidR="00234420" w:rsidRDefault="00234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420" w:rsidRDefault="00234420">
      <w:r>
        <w:separator/>
      </w:r>
    </w:p>
  </w:footnote>
  <w:footnote w:type="continuationSeparator" w:id="0">
    <w:p w:rsidR="00234420" w:rsidRDefault="00234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E92"/>
    <w:rsid w:val="00074FE6"/>
    <w:rsid w:val="000A6394"/>
    <w:rsid w:val="000B7FED"/>
    <w:rsid w:val="000C038A"/>
    <w:rsid w:val="000C6598"/>
    <w:rsid w:val="00145D43"/>
    <w:rsid w:val="00177C5E"/>
    <w:rsid w:val="00192C46"/>
    <w:rsid w:val="001A08B3"/>
    <w:rsid w:val="001A7B60"/>
    <w:rsid w:val="001B52F0"/>
    <w:rsid w:val="001B7A65"/>
    <w:rsid w:val="001E41F3"/>
    <w:rsid w:val="00234420"/>
    <w:rsid w:val="0026004D"/>
    <w:rsid w:val="002640DD"/>
    <w:rsid w:val="00274EEC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D1D1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074FE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4FE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074FE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74FE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74FE6"/>
    <w:rPr>
      <w:rFonts w:eastAsia="宋体"/>
    </w:rPr>
  </w:style>
  <w:style w:type="paragraph" w:customStyle="1" w:styleId="Guidance">
    <w:name w:val="Guidance"/>
    <w:basedOn w:val="a"/>
    <w:rsid w:val="00074FE6"/>
    <w:rPr>
      <w:rFonts w:eastAsia="宋体"/>
      <w:i/>
      <w:color w:val="0000FF"/>
    </w:rPr>
  </w:style>
  <w:style w:type="character" w:customStyle="1" w:styleId="ae">
    <w:name w:val="批注文字 字符"/>
    <w:link w:val="ad"/>
    <w:rsid w:val="00074FE6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074FE6"/>
    <w:rPr>
      <w:rFonts w:ascii="Times New Roman" w:hAnsi="Times New Roman"/>
      <w:b/>
      <w:bCs/>
      <w:lang w:val="en-GB" w:eastAsia="en-US"/>
    </w:rPr>
  </w:style>
  <w:style w:type="character" w:customStyle="1" w:styleId="af1">
    <w:name w:val="批注框文本 字符"/>
    <w:link w:val="af0"/>
    <w:rsid w:val="00074FE6"/>
    <w:rPr>
      <w:rFonts w:ascii="Tahoma" w:hAnsi="Tahoma" w:cs="Tahoma"/>
      <w:sz w:val="16"/>
      <w:szCs w:val="16"/>
      <w:lang w:val="en-GB" w:eastAsia="en-US"/>
    </w:rPr>
  </w:style>
  <w:style w:type="character" w:customStyle="1" w:styleId="30">
    <w:name w:val="标题 3 字符"/>
    <w:aliases w:val="h3 字符"/>
    <w:link w:val="3"/>
    <w:uiPriority w:val="9"/>
    <w:locked/>
    <w:rsid w:val="00074FE6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074FE6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074FE6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locked/>
    <w:rsid w:val="00074FE6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074FE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74FE6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074FE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074FE6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074FE6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074FE6"/>
    <w:rPr>
      <w:rFonts w:ascii="Arial" w:hAnsi="Arial"/>
      <w:sz w:val="32"/>
      <w:lang w:val="en-GB" w:eastAsia="en-US"/>
    </w:rPr>
  </w:style>
  <w:style w:type="paragraph" w:styleId="af5">
    <w:name w:val="Revision"/>
    <w:hidden/>
    <w:uiPriority w:val="99"/>
    <w:semiHidden/>
    <w:rsid w:val="00074FE6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074FE6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074FE6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74FE6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074FE6"/>
    <w:rPr>
      <w:rFonts w:ascii="Times New Roman" w:hAnsi="Times New Roman"/>
      <w:lang w:val="en-GB" w:eastAsia="en-US"/>
    </w:rPr>
  </w:style>
  <w:style w:type="character" w:customStyle="1" w:styleId="26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74FE6"/>
    <w:rPr>
      <w:rFonts w:ascii="Arial" w:hAnsi="Arial"/>
      <w:sz w:val="32"/>
      <w:lang w:val="en-GB" w:eastAsia="en-US"/>
    </w:rPr>
  </w:style>
  <w:style w:type="character" w:customStyle="1" w:styleId="a7">
    <w:name w:val="脚注文本 字符"/>
    <w:link w:val="a6"/>
    <w:rsid w:val="00074FE6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074FE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074FE6"/>
  </w:style>
  <w:style w:type="paragraph" w:customStyle="1" w:styleId="Reference">
    <w:name w:val="Reference"/>
    <w:basedOn w:val="a"/>
    <w:rsid w:val="00074FE6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rsid w:val="00074FE6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074FE6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74FE6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6">
    <w:name w:val="文档结构图 字符"/>
    <w:rsid w:val="00074FE6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4"/>
    <w:rsid w:val="00074FE6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074FE6"/>
  </w:style>
  <w:style w:type="character" w:customStyle="1" w:styleId="PLChar">
    <w:name w:val="PL Char"/>
    <w:link w:val="PL"/>
    <w:rsid w:val="00074FE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73C3E2-3B59-41E1-AFF8-1F69ACDA4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16</Pages>
  <Words>5896</Words>
  <Characters>33609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6</cp:revision>
  <cp:lastPrinted>1899-12-31T23:00:00Z</cp:lastPrinted>
  <dcterms:created xsi:type="dcterms:W3CDTF">2018-11-05T09:14:00Z</dcterms:created>
  <dcterms:modified xsi:type="dcterms:W3CDTF">2019-11-08T17:14:00Z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S5-197439</vt:lpwstr>
  </property>
  <property fmtid="{D5CDD505-2E9C-101B-9397-08002B2CF9AE}" pid="10" name="Spec#">
    <vt:lpwstr>32.291</vt:lpwstr>
  </property>
  <property fmtid="{D5CDD505-2E9C-101B-9397-08002B2CF9AE}" pid="11" name="Cr#">
    <vt:lpwstr>0194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serving node 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